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A5533" w14:textId="05615415" w:rsidR="00B7395C" w:rsidRPr="009102EC" w:rsidRDefault="00F54B24" w:rsidP="00B7395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drawing>
          <wp:inline distT="0" distB="0" distL="0" distR="0" wp14:anchorId="30E4FAC3" wp14:editId="2C89FDE6">
            <wp:extent cx="9189720" cy="9968794"/>
            <wp:effectExtent l="0" t="0" r="0" b="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8" t="5067" r="4860" b="25626"/>
                    <a:stretch/>
                  </pic:blipFill>
                  <pic:spPr bwMode="auto">
                    <a:xfrm>
                      <a:off x="0" y="0"/>
                      <a:ext cx="9192945" cy="997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933076" w14:textId="77777777" w:rsidR="00F83F2C" w:rsidRPr="009102EC" w:rsidRDefault="00F83F2C" w:rsidP="00B7395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</w:p>
    <w:p w14:paraId="5AB6FBC7" w14:textId="77777777" w:rsidR="00D62C26" w:rsidRPr="00281D75" w:rsidRDefault="000E4D1F" w:rsidP="009102E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  <w:lang w:val="da-DK"/>
        </w:rPr>
        <w:sectPr w:rsidR="00D62C26" w:rsidRPr="00281D75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  <w:r w:rsidRPr="00281D75">
        <w:rPr>
          <w:rFonts w:ascii="Calibri" w:hAnsi="Calibri" w:cs="Calibri"/>
          <w:b/>
          <w:sz w:val="28"/>
          <w:szCs w:val="28"/>
          <w:u w:val="single"/>
          <w:lang w:val="da-DK"/>
        </w:rPr>
        <w:t xml:space="preserve">SYSTEM </w:t>
      </w:r>
      <w:r w:rsidR="0087392F" w:rsidRPr="00281D75">
        <w:rPr>
          <w:rFonts w:ascii="Calibri" w:hAnsi="Calibri" w:cs="Calibri"/>
          <w:b/>
          <w:sz w:val="28"/>
          <w:szCs w:val="28"/>
          <w:u w:val="single"/>
          <w:lang w:val="da-DK"/>
        </w:rPr>
        <w:t>0123-LB1</w:t>
      </w:r>
      <w:r w:rsidR="009102EC" w:rsidRPr="00281D75">
        <w:rPr>
          <w:rFonts w:ascii="Calibri" w:hAnsi="Calibri" w:cs="Calibri"/>
          <w:b/>
          <w:sz w:val="28"/>
          <w:szCs w:val="28"/>
          <w:u w:val="single"/>
          <w:lang w:val="da-DK"/>
        </w:rPr>
        <w:t>1</w:t>
      </w:r>
    </w:p>
    <w:p w14:paraId="38E5E420" w14:textId="4236C530" w:rsidR="00463937" w:rsidRPr="00281D75" w:rsidRDefault="009102EC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281D75">
        <w:rPr>
          <w:rFonts w:ascii="Calibri" w:eastAsia="MS Mincho" w:hAnsi="Calibri" w:cs="Calibri"/>
          <w:sz w:val="22"/>
          <w:szCs w:val="22"/>
          <w:lang w:val="da-DK"/>
        </w:rPr>
        <w:br/>
      </w:r>
      <w:r w:rsidR="009E37AA" w:rsidRPr="00281D75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281D75">
        <w:rPr>
          <w:rFonts w:ascii="Calibri" w:eastAsia="MS Mincho" w:hAnsi="Calibri" w:cs="Calibri"/>
          <w:sz w:val="22"/>
          <w:szCs w:val="22"/>
          <w:lang w:val="da-DK"/>
        </w:rPr>
        <w:tab/>
      </w:r>
      <w:r w:rsidR="00620170" w:rsidRPr="00281D75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A2405D" w:rsidRPr="00281D75">
        <w:rPr>
          <w:rFonts w:ascii="Calibri" w:eastAsia="MS Mincho" w:hAnsi="Calibri" w:cs="Calibri"/>
          <w:sz w:val="22"/>
          <w:szCs w:val="22"/>
          <w:lang w:val="da-DK"/>
        </w:rPr>
        <w:tab/>
      </w:r>
      <w:r w:rsidR="00881B52" w:rsidRPr="00281D75">
        <w:rPr>
          <w:rFonts w:ascii="Calibri" w:eastAsia="MS Mincho" w:hAnsi="Calibri" w:cs="Calibri"/>
          <w:sz w:val="22"/>
          <w:szCs w:val="22"/>
          <w:lang w:val="da-DK"/>
        </w:rPr>
        <w:t>A</w:t>
      </w:r>
      <w:r w:rsidR="00E07938" w:rsidRPr="00281D7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A2405D" w:rsidRPr="00281D75">
        <w:rPr>
          <w:rFonts w:ascii="Calibri" w:eastAsia="MS Mincho" w:hAnsi="Calibri" w:cs="Calibri"/>
          <w:sz w:val="22"/>
          <w:szCs w:val="22"/>
          <w:lang w:val="da-DK"/>
        </w:rPr>
        <w:t xml:space="preserve"> Pers</w:t>
      </w:r>
      <w:r w:rsidR="00B71A3F" w:rsidRPr="00281D75">
        <w:rPr>
          <w:rFonts w:ascii="Calibri" w:eastAsia="MS Mincho" w:hAnsi="Calibri" w:cs="Calibri"/>
          <w:sz w:val="22"/>
          <w:szCs w:val="22"/>
          <w:lang w:val="da-DK"/>
        </w:rPr>
        <w:t>onalrum</w:t>
      </w:r>
      <w:r w:rsidR="00A2405D" w:rsidRPr="00281D75">
        <w:rPr>
          <w:rFonts w:ascii="Calibri" w:eastAsia="MS Mincho" w:hAnsi="Calibri" w:cs="Calibri"/>
          <w:sz w:val="22"/>
          <w:szCs w:val="22"/>
          <w:lang w:val="da-DK"/>
        </w:rPr>
        <w:t>, plan xxx hus A.</w:t>
      </w:r>
    </w:p>
    <w:p w14:paraId="666D6981" w14:textId="798E330A" w:rsidR="00DB1F15" w:rsidRPr="00281D75" w:rsidRDefault="00B72ACC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281D75">
        <w:rPr>
          <w:rFonts w:ascii="Calibri" w:eastAsia="MS Mincho" w:hAnsi="Calibri" w:cs="Calibri"/>
          <w:sz w:val="22"/>
          <w:szCs w:val="22"/>
          <w:lang w:val="da-DK"/>
        </w:rPr>
        <w:tab/>
      </w:r>
      <w:r w:rsidR="00E07938" w:rsidRPr="00281D75">
        <w:rPr>
          <w:rFonts w:ascii="Calibri" w:eastAsia="MS Mincho" w:hAnsi="Calibri" w:cs="Calibri"/>
          <w:sz w:val="22"/>
          <w:szCs w:val="22"/>
          <w:lang w:val="en-US"/>
        </w:rPr>
        <w:t>ST</w:t>
      </w:r>
      <w:r w:rsidR="00B10A62" w:rsidRPr="00281D75">
        <w:rPr>
          <w:rFonts w:ascii="Calibri" w:eastAsia="MS Mincho" w:hAnsi="Calibri" w:cs="Calibri"/>
          <w:sz w:val="22"/>
          <w:szCs w:val="22"/>
          <w:lang w:val="en-US"/>
        </w:rPr>
        <w:t>7</w:t>
      </w:r>
      <w:r w:rsidR="001A44C7" w:rsidRPr="00281D75">
        <w:rPr>
          <w:rFonts w:ascii="Calibri" w:eastAsia="MS Mincho" w:hAnsi="Calibri" w:cs="Calibri"/>
          <w:sz w:val="22"/>
          <w:szCs w:val="22"/>
          <w:lang w:val="en-US"/>
        </w:rPr>
        <w:t>pn</w:t>
      </w:r>
      <w:r w:rsidR="00E07938" w:rsidRPr="00281D75">
        <w:rPr>
          <w:rFonts w:ascii="Calibri" w:eastAsia="MS Mincho" w:hAnsi="Calibri" w:cs="Calibri"/>
          <w:sz w:val="22"/>
          <w:szCs w:val="22"/>
          <w:lang w:val="en-US"/>
        </w:rPr>
        <w:tab/>
        <w:t>Axxx</w:t>
      </w:r>
      <w:r w:rsidR="00A2405D"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 Rum, plan xxx hus A.</w:t>
      </w:r>
    </w:p>
    <w:p w14:paraId="0E755774" w14:textId="77777777" w:rsidR="000441E9" w:rsidRPr="00281D75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281D75">
        <w:rPr>
          <w:rFonts w:ascii="Calibri" w:eastAsia="MS Mincho" w:hAnsi="Calibri" w:cs="Calibri"/>
          <w:sz w:val="22"/>
          <w:szCs w:val="22"/>
          <w:lang w:val="en-US"/>
        </w:rPr>
        <w:tab/>
        <w:t>LB11</w:t>
      </w:r>
      <w:r w:rsidR="00463937" w:rsidRPr="00281D75">
        <w:rPr>
          <w:rFonts w:ascii="Calibri" w:eastAsia="MS Mincho" w:hAnsi="Calibri" w:cs="Calibri"/>
          <w:sz w:val="22"/>
          <w:szCs w:val="22"/>
          <w:lang w:val="en-US"/>
        </w:rPr>
        <w:tab/>
      </w:r>
      <w:r w:rsidR="00E07938" w:rsidRPr="00281D75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45A0F" w:rsidRPr="00281D75">
        <w:rPr>
          <w:rFonts w:ascii="Calibri" w:eastAsia="MS Mincho" w:hAnsi="Calibri" w:cs="Calibri"/>
          <w:sz w:val="22"/>
          <w:szCs w:val="22"/>
          <w:lang w:val="en-US"/>
        </w:rPr>
        <w:t>F</w:t>
      </w:r>
      <w:r w:rsidR="00881B52" w:rsidRPr="00281D75">
        <w:rPr>
          <w:rFonts w:ascii="Calibri" w:eastAsia="MS Mincho" w:hAnsi="Calibri" w:cs="Calibri"/>
          <w:sz w:val="22"/>
          <w:szCs w:val="22"/>
          <w:lang w:val="en-US"/>
        </w:rPr>
        <w:t>läktrum</w:t>
      </w:r>
      <w:r w:rsidR="004B7087" w:rsidRPr="00281D75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1A3F"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2405D" w:rsidRPr="00281D75">
        <w:rPr>
          <w:rFonts w:ascii="Calibri" w:eastAsia="MS Mincho" w:hAnsi="Calibri" w:cs="Calibri"/>
          <w:sz w:val="22"/>
          <w:szCs w:val="22"/>
          <w:lang w:val="en-US"/>
        </w:rPr>
        <w:t>plan xxx</w:t>
      </w:r>
      <w:r w:rsidR="004B7087"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 hus A</w:t>
      </w:r>
      <w:r w:rsidR="00620170" w:rsidRPr="00281D75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46A8AB99" w14:textId="7CD52E87" w:rsidR="00DB1F15" w:rsidRPr="009102EC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281D75">
        <w:rPr>
          <w:rFonts w:ascii="Calibri" w:eastAsia="MS Mincho" w:hAnsi="Calibri" w:cs="Calibri"/>
          <w:sz w:val="22"/>
          <w:szCs w:val="22"/>
          <w:lang w:val="en-US"/>
        </w:rPr>
        <w:tab/>
      </w:r>
      <w:r w:rsidR="007F288D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9102EC">
        <w:rPr>
          <w:rFonts w:ascii="Calibri" w:eastAsia="MS Mincho" w:hAnsi="Calibri" w:cs="Calibri"/>
          <w:sz w:val="22"/>
          <w:szCs w:val="22"/>
          <w:lang w:val="en-US"/>
        </w:rPr>
        <w:tab/>
        <w:t>Axxx</w:t>
      </w:r>
      <w:r w:rsidR="00A2405D" w:rsidRPr="009102EC">
        <w:rPr>
          <w:rFonts w:ascii="Calibri" w:eastAsia="MS Mincho" w:hAnsi="Calibri" w:cs="Calibri"/>
          <w:sz w:val="22"/>
          <w:szCs w:val="22"/>
          <w:lang w:val="en-US"/>
        </w:rPr>
        <w:t xml:space="preserve"> Fläktrum, plan xxx hus </w:t>
      </w:r>
      <w:r w:rsidRPr="009102EC">
        <w:rPr>
          <w:rFonts w:ascii="Calibri" w:eastAsia="MS Mincho" w:hAnsi="Calibri" w:cs="Calibri"/>
          <w:sz w:val="22"/>
          <w:szCs w:val="22"/>
          <w:lang w:val="en-US"/>
        </w:rPr>
        <w:t>A.</w:t>
      </w:r>
    </w:p>
    <w:p w14:paraId="4FCBD7BC" w14:textId="77777777" w:rsidR="00541D5C" w:rsidRPr="009102EC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9102EC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5A202841" w14:textId="77777777" w:rsidR="00CD1BDD" w:rsidRPr="00281D75" w:rsidRDefault="00541D5C" w:rsidP="009102EC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281D75">
        <w:rPr>
          <w:rFonts w:ascii="Calibri" w:hAnsi="Calibri" w:cs="Calibri"/>
          <w:sz w:val="22"/>
          <w:szCs w:val="22"/>
          <w:lang w:val="en-US"/>
        </w:rPr>
        <w:t>Betjänar:</w:t>
      </w:r>
      <w:r w:rsidRPr="00281D75">
        <w:rPr>
          <w:rFonts w:ascii="Calibri" w:hAnsi="Calibri" w:cs="Calibri"/>
          <w:sz w:val="22"/>
          <w:szCs w:val="22"/>
          <w:lang w:val="en-US"/>
        </w:rPr>
        <w:tab/>
      </w:r>
      <w:r w:rsidR="00CD1BDD" w:rsidRPr="00281D75">
        <w:rPr>
          <w:rFonts w:ascii="Calibri" w:hAnsi="Calibri" w:cs="Calibri"/>
          <w:sz w:val="22"/>
          <w:szCs w:val="22"/>
          <w:lang w:val="en-US"/>
        </w:rPr>
        <w:tab/>
      </w:r>
      <w:r w:rsidR="00E32CA6" w:rsidRPr="00281D75">
        <w:rPr>
          <w:rFonts w:ascii="Calibri" w:eastAsia="MS Mincho" w:hAnsi="Calibri" w:cs="Calibri"/>
          <w:sz w:val="22"/>
          <w:szCs w:val="22"/>
          <w:lang w:val="en-US"/>
        </w:rPr>
        <w:t>Allmän</w:t>
      </w:r>
      <w:r w:rsidR="00495F85" w:rsidRPr="00281D75">
        <w:rPr>
          <w:rFonts w:ascii="Calibri" w:eastAsia="MS Mincho" w:hAnsi="Calibri" w:cs="Calibri"/>
          <w:sz w:val="22"/>
          <w:szCs w:val="22"/>
          <w:lang w:val="en-US"/>
        </w:rPr>
        <w:t>n</w:t>
      </w:r>
      <w:r w:rsidR="00E32CA6" w:rsidRPr="00281D75">
        <w:rPr>
          <w:rFonts w:ascii="Calibri" w:eastAsia="MS Mincho" w:hAnsi="Calibri" w:cs="Calibri"/>
          <w:sz w:val="22"/>
          <w:szCs w:val="22"/>
          <w:lang w:val="en-US"/>
        </w:rPr>
        <w:t>a utrymmen</w:t>
      </w:r>
      <w:r w:rsidR="00CD1BDD"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plan </w:t>
      </w:r>
      <w:r w:rsidR="00E07938" w:rsidRPr="00281D75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Pr="00281D75">
        <w:rPr>
          <w:rFonts w:ascii="Calibri" w:eastAsia="MS Mincho" w:hAnsi="Calibri" w:cs="Calibri"/>
          <w:sz w:val="22"/>
          <w:szCs w:val="22"/>
          <w:lang w:val="en-US"/>
        </w:rPr>
        <w:t>-</w:t>
      </w:r>
      <w:r w:rsidR="00E07938" w:rsidRPr="00281D75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CD1BDD" w:rsidRPr="00281D75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395C" w:rsidRPr="00281D7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CD1BDD" w:rsidRPr="00281D75">
        <w:rPr>
          <w:rFonts w:ascii="Calibri" w:eastAsia="MS Mincho" w:hAnsi="Calibri" w:cs="Calibri"/>
          <w:sz w:val="22"/>
          <w:szCs w:val="22"/>
          <w:lang w:val="en-US"/>
        </w:rPr>
        <w:t>Hus A.</w:t>
      </w:r>
    </w:p>
    <w:p w14:paraId="1EB5211A" w14:textId="1C1C9CD4" w:rsidR="00D62C26" w:rsidRPr="009102EC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9102EC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9102EC">
        <w:rPr>
          <w:rFonts w:ascii="Calibri" w:eastAsia="MS Mincho" w:hAnsi="Calibri" w:cs="Calibri"/>
          <w:sz w:val="22"/>
          <w:szCs w:val="22"/>
          <w:lang w:val="en-US"/>
        </w:rPr>
        <w:tab/>
      </w:r>
      <w:r w:rsidR="007F288D">
        <w:rPr>
          <w:rFonts w:ascii="Calibri" w:eastAsia="MS Mincho" w:hAnsi="Calibri" w:cs="Calibri"/>
          <w:sz w:val="22"/>
          <w:szCs w:val="22"/>
          <w:lang w:val="en-US"/>
        </w:rPr>
        <w:t>AS_Axxx</w:t>
      </w:r>
    </w:p>
    <w:p w14:paraId="25C3B3F8" w14:textId="77777777" w:rsidR="00541D5C" w:rsidRPr="009102EC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9102EC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9102EC">
        <w:rPr>
          <w:rFonts w:ascii="Calibri" w:eastAsia="MS Mincho" w:hAnsi="Calibri" w:cs="Calibri"/>
          <w:sz w:val="22"/>
          <w:szCs w:val="22"/>
          <w:lang w:val="en-US"/>
        </w:rPr>
        <w:tab/>
      </w:r>
      <w:r w:rsidR="00E07938" w:rsidRPr="009102EC">
        <w:rPr>
          <w:rFonts w:ascii="Calibri" w:eastAsia="MS Mincho" w:hAnsi="Calibri" w:cs="Calibri"/>
          <w:sz w:val="22"/>
          <w:szCs w:val="22"/>
          <w:lang w:val="en-US"/>
        </w:rPr>
        <w:t>0123</w:t>
      </w:r>
      <w:r w:rsidR="00541D5C" w:rsidRPr="009102EC">
        <w:rPr>
          <w:rFonts w:ascii="Calibri" w:eastAsia="MS Mincho" w:hAnsi="Calibri" w:cs="Calibri"/>
          <w:sz w:val="22"/>
          <w:szCs w:val="22"/>
          <w:lang w:val="en-US"/>
        </w:rPr>
        <w:t>A</w:t>
      </w:r>
      <w:r w:rsidR="00E07938" w:rsidRPr="009102EC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541D5C" w:rsidRPr="009102EC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9102EC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5FDBFC8C" w14:textId="77777777" w:rsidR="00756ECC" w:rsidRPr="009102EC" w:rsidRDefault="00756ECC" w:rsidP="00F37A60">
      <w:pPr>
        <w:rPr>
          <w:rFonts w:ascii="Calibri" w:eastAsia="MS Mincho" w:hAnsi="Calibri" w:cs="Calibri"/>
          <w:sz w:val="28"/>
          <w:szCs w:val="28"/>
          <w:lang w:val="en-US"/>
        </w:rPr>
      </w:pPr>
    </w:p>
    <w:p w14:paraId="66E77E8A" w14:textId="77777777" w:rsidR="00641EA4" w:rsidRPr="00281D75" w:rsidRDefault="00641EA4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281D75">
        <w:rPr>
          <w:rFonts w:ascii="Calibri" w:eastAsia="MS Mincho" w:hAnsi="Calibri" w:cs="Calibri"/>
          <w:b/>
          <w:szCs w:val="24"/>
          <w:u w:val="single"/>
          <w:lang w:val="en-US"/>
        </w:rPr>
        <w:br w:type="page"/>
      </w:r>
    </w:p>
    <w:p w14:paraId="15745D54" w14:textId="565DC8A6" w:rsidR="00F37A60" w:rsidRPr="00281D75" w:rsidRDefault="004E6E2F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281D75">
        <w:rPr>
          <w:rFonts w:ascii="Calibri" w:eastAsia="MS Mincho" w:hAnsi="Calibri" w:cs="Calibri"/>
          <w:b/>
          <w:szCs w:val="24"/>
          <w:u w:val="single"/>
          <w:lang w:val="en-US"/>
        </w:rPr>
        <w:lastRenderedPageBreak/>
        <w:t>STYR</w:t>
      </w:r>
      <w:r w:rsidR="008A20EB" w:rsidRPr="00281D75">
        <w:rPr>
          <w:rFonts w:ascii="Calibri" w:eastAsia="MS Mincho" w:hAnsi="Calibri" w:cs="Calibri"/>
          <w:b/>
          <w:szCs w:val="24"/>
          <w:u w:val="single"/>
          <w:lang w:val="en-US"/>
        </w:rPr>
        <w:t>NING</w:t>
      </w:r>
    </w:p>
    <w:p w14:paraId="2C2D2A85" w14:textId="77777777" w:rsidR="00C30122" w:rsidRPr="00281D75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  <w:lang w:val="en-US"/>
        </w:rPr>
      </w:pPr>
    </w:p>
    <w:p w14:paraId="5BC50356" w14:textId="77777777" w:rsidR="0087392F" w:rsidRPr="009102EC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Aggregat manövreras med serviceomkopplare</w:t>
      </w:r>
      <w:r w:rsidR="00671CA6" w:rsidRPr="009102EC">
        <w:rPr>
          <w:rFonts w:ascii="Calibri" w:eastAsia="MS Mincho" w:hAnsi="Calibri" w:cs="Calibri"/>
          <w:sz w:val="22"/>
          <w:szCs w:val="22"/>
        </w:rPr>
        <w:t xml:space="preserve"> SO1</w:t>
      </w:r>
      <w:r w:rsidRPr="009102EC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301DDDF9" w14:textId="77777777" w:rsidR="000E4D1F" w:rsidRPr="009102EC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4D96A3C" w14:textId="77777777" w:rsidR="0040795F" w:rsidRPr="009102EC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23CD2BEF" w14:textId="79070765" w:rsidR="0087392F" w:rsidRPr="0080362F" w:rsidRDefault="0087392F" w:rsidP="00B10A62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bookmarkStart w:id="0" w:name="_Hlk4571583"/>
      <w:r w:rsidRPr="0080362F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="00B10A62" w:rsidRPr="0080362F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80362F">
        <w:rPr>
          <w:rFonts w:ascii="Calibri" w:eastAsia="MS Mincho" w:hAnsi="Calibri" w:cs="Calibri"/>
          <w:sz w:val="22"/>
          <w:szCs w:val="22"/>
        </w:rPr>
        <w:t xml:space="preserve">= </w:t>
      </w:r>
      <w:r w:rsidR="00B10A62" w:rsidRPr="0080362F">
        <w:rPr>
          <w:rFonts w:ascii="Calibri" w:eastAsia="MS Mincho" w:hAnsi="Calibri" w:cs="Calibri"/>
          <w:sz w:val="22"/>
          <w:szCs w:val="22"/>
        </w:rPr>
        <w:tab/>
      </w:r>
      <w:r w:rsidRPr="0080362F">
        <w:rPr>
          <w:rFonts w:ascii="Calibri" w:eastAsia="MS Mincho" w:hAnsi="Calibri" w:cs="Calibri"/>
          <w:sz w:val="22"/>
          <w:szCs w:val="22"/>
        </w:rPr>
        <w:t>Aggregatet är avställt (återställning av larm).</w:t>
      </w:r>
    </w:p>
    <w:p w14:paraId="111B22C7" w14:textId="4E0C0585" w:rsidR="0087392F" w:rsidRPr="0080362F" w:rsidRDefault="0087392F" w:rsidP="00B10A62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80362F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="00B10A62" w:rsidRPr="0080362F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80362F">
        <w:rPr>
          <w:rFonts w:ascii="Calibri" w:eastAsia="MS Mincho" w:hAnsi="Calibri" w:cs="Calibri"/>
          <w:sz w:val="22"/>
          <w:szCs w:val="22"/>
        </w:rPr>
        <w:t>=</w:t>
      </w:r>
      <w:r w:rsidR="00B10A62" w:rsidRPr="0080362F">
        <w:rPr>
          <w:rFonts w:ascii="Calibri" w:eastAsia="MS Mincho" w:hAnsi="Calibri" w:cs="Calibri"/>
          <w:sz w:val="22"/>
          <w:szCs w:val="22"/>
        </w:rPr>
        <w:tab/>
      </w:r>
      <w:r w:rsidRPr="0080362F">
        <w:rPr>
          <w:rFonts w:ascii="Calibri" w:eastAsia="MS Mincho" w:hAnsi="Calibri" w:cs="Calibri"/>
          <w:sz w:val="22"/>
          <w:szCs w:val="22"/>
        </w:rPr>
        <w:t>Aggregatet styrs via automatik</w:t>
      </w:r>
      <w:r w:rsidR="00B71A3F" w:rsidRPr="0080362F">
        <w:rPr>
          <w:rFonts w:ascii="Calibri" w:eastAsia="MS Mincho" w:hAnsi="Calibri" w:cs="Calibri"/>
          <w:sz w:val="22"/>
          <w:szCs w:val="22"/>
        </w:rPr>
        <w:t>.</w:t>
      </w:r>
    </w:p>
    <w:bookmarkEnd w:id="0"/>
    <w:p w14:paraId="5911F38C" w14:textId="77777777" w:rsidR="0040795F" w:rsidRPr="0080362F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20B93819" w14:textId="77777777" w:rsidR="0087392F" w:rsidRPr="0080362F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0362F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80362F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80362F">
        <w:rPr>
          <w:rFonts w:ascii="Calibri" w:eastAsia="MS Mincho" w:hAnsi="Calibri" w:cs="Calibri"/>
          <w:sz w:val="22"/>
          <w:szCs w:val="22"/>
        </w:rPr>
        <w:t>.</w:t>
      </w:r>
    </w:p>
    <w:p w14:paraId="7CA9E2AE" w14:textId="77777777" w:rsidR="000E4D1F" w:rsidRPr="0080362F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1C6A37FB" w14:textId="77777777" w:rsidR="000E4D1F" w:rsidRPr="0080362F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80362F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31F25AF2" w14:textId="77777777" w:rsidR="00BC42E1" w:rsidRPr="009102EC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80362F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80362F">
        <w:rPr>
          <w:rFonts w:ascii="Calibri" w:eastAsia="MS Mincho" w:hAnsi="Calibri" w:cs="Calibri"/>
          <w:sz w:val="22"/>
          <w:szCs w:val="22"/>
        </w:rPr>
        <w:t xml:space="preserve"> </w:t>
      </w:r>
      <w:r w:rsidRPr="0080362F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80362F">
        <w:rPr>
          <w:rFonts w:ascii="Calibri" w:eastAsia="MS Mincho" w:hAnsi="Calibri" w:cs="Calibri"/>
          <w:sz w:val="22"/>
          <w:szCs w:val="22"/>
        </w:rPr>
        <w:t xml:space="preserve"> </w:t>
      </w:r>
      <w:r w:rsidRPr="0080362F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80362F">
        <w:rPr>
          <w:rFonts w:ascii="Calibri" w:eastAsia="MS Mincho" w:hAnsi="Calibri" w:cs="Calibri"/>
          <w:sz w:val="22"/>
          <w:szCs w:val="22"/>
        </w:rPr>
        <w:t>DUC/PLC</w:t>
      </w:r>
      <w:r w:rsidRPr="0080362F">
        <w:rPr>
          <w:rFonts w:ascii="Calibri" w:eastAsia="MS Mincho" w:hAnsi="Calibri" w:cs="Calibri"/>
          <w:sz w:val="22"/>
          <w:szCs w:val="22"/>
        </w:rPr>
        <w:t>.</w:t>
      </w:r>
    </w:p>
    <w:p w14:paraId="3997C9AF" w14:textId="77777777" w:rsidR="000E4D1F" w:rsidRPr="009102EC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0F211B44" w14:textId="77777777" w:rsidR="00BC42E1" w:rsidRPr="009102EC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102EC">
        <w:rPr>
          <w:rFonts w:ascii="Calibri" w:eastAsia="MS Mincho" w:hAnsi="Calibri" w:cs="Calibri"/>
          <w:color w:val="000000"/>
          <w:sz w:val="22"/>
          <w:szCs w:val="22"/>
        </w:rPr>
        <w:t>Aggregatet styrs via tidsschema och timer.</w:t>
      </w:r>
    </w:p>
    <w:p w14:paraId="041FA745" w14:textId="77777777" w:rsidR="0055131C" w:rsidRPr="009102EC" w:rsidRDefault="0055131C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4D60B1F2" w14:textId="77777777" w:rsidR="000D3E3A" w:rsidRPr="009102EC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9102EC">
        <w:rPr>
          <w:rFonts w:ascii="Calibri" w:eastAsia="MS Mincho" w:hAnsi="Calibri" w:cs="Calibri"/>
          <w:b/>
          <w:sz w:val="22"/>
          <w:szCs w:val="22"/>
        </w:rPr>
        <w:t>topp</w:t>
      </w:r>
    </w:p>
    <w:p w14:paraId="525FB204" w14:textId="701787F3" w:rsidR="006C4676" w:rsidRDefault="007D0E21" w:rsidP="000D3E3A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Vid uppstart öppnar först</w:t>
      </w:r>
      <w:r w:rsidR="006C4676">
        <w:rPr>
          <w:rFonts w:ascii="Calibri" w:eastAsia="MS Mincho" w:hAnsi="Calibri" w:cs="Calibri"/>
          <w:sz w:val="22"/>
          <w:szCs w:val="22"/>
        </w:rPr>
        <w:t xml:space="preserve"> </w:t>
      </w:r>
      <w:r w:rsidR="001A44C7">
        <w:rPr>
          <w:rFonts w:ascii="Calibri" w:eastAsia="MS Mincho" w:hAnsi="Calibri" w:cs="Calibri"/>
          <w:sz w:val="22"/>
          <w:szCs w:val="22"/>
        </w:rPr>
        <w:t>bypasspjäll</w:t>
      </w:r>
      <w:r w:rsidR="006C4676">
        <w:rPr>
          <w:rFonts w:ascii="Calibri" w:eastAsia="MS Mincho" w:hAnsi="Calibri" w:cs="Calibri"/>
          <w:sz w:val="22"/>
          <w:szCs w:val="22"/>
        </w:rPr>
        <w:t xml:space="preserve"> ST7</w:t>
      </w:r>
      <w:r w:rsidR="001A44C7">
        <w:rPr>
          <w:rFonts w:ascii="Calibri" w:eastAsia="MS Mincho" w:hAnsi="Calibri" w:cs="Calibri"/>
          <w:sz w:val="22"/>
          <w:szCs w:val="22"/>
        </w:rPr>
        <w:t>pn</w:t>
      </w:r>
      <w:r w:rsidR="006C4676">
        <w:rPr>
          <w:rFonts w:ascii="Calibri" w:eastAsia="MS Mincho" w:hAnsi="Calibri" w:cs="Calibri"/>
          <w:sz w:val="22"/>
          <w:szCs w:val="22"/>
        </w:rPr>
        <w:t xml:space="preserve"> och när indikering för öppet spjäll erhålls stängs ST7</w:t>
      </w:r>
      <w:r w:rsidR="001A44C7">
        <w:rPr>
          <w:rFonts w:ascii="Calibri" w:eastAsia="MS Mincho" w:hAnsi="Calibri" w:cs="Calibri"/>
          <w:sz w:val="22"/>
          <w:szCs w:val="22"/>
        </w:rPr>
        <w:t>pn</w:t>
      </w:r>
      <w:r w:rsidR="006C4676">
        <w:rPr>
          <w:rFonts w:ascii="Calibri" w:eastAsia="MS Mincho" w:hAnsi="Calibri" w:cs="Calibri"/>
          <w:sz w:val="22"/>
          <w:szCs w:val="22"/>
        </w:rPr>
        <w:t>.</w:t>
      </w:r>
    </w:p>
    <w:p w14:paraId="57059056" w14:textId="77777777" w:rsidR="006C4676" w:rsidRDefault="006C4676" w:rsidP="000D3E3A">
      <w:pPr>
        <w:rPr>
          <w:rFonts w:ascii="Calibri" w:eastAsia="MS Mincho" w:hAnsi="Calibri" w:cs="Calibri"/>
          <w:sz w:val="22"/>
          <w:szCs w:val="22"/>
        </w:rPr>
      </w:pPr>
    </w:p>
    <w:p w14:paraId="6E275594" w14:textId="69E1D939" w:rsidR="000D3E3A" w:rsidRPr="009102EC" w:rsidRDefault="006C4676" w:rsidP="000D3E3A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Vid indikering för stängt </w:t>
      </w:r>
      <w:r w:rsidR="001A44C7">
        <w:rPr>
          <w:rFonts w:ascii="Calibri" w:eastAsia="MS Mincho" w:hAnsi="Calibri" w:cs="Calibri"/>
          <w:sz w:val="22"/>
          <w:szCs w:val="22"/>
        </w:rPr>
        <w:t>bypasspjäll</w:t>
      </w:r>
      <w:r>
        <w:rPr>
          <w:rFonts w:ascii="Calibri" w:eastAsia="MS Mincho" w:hAnsi="Calibri" w:cs="Calibri"/>
          <w:sz w:val="22"/>
          <w:szCs w:val="22"/>
        </w:rPr>
        <w:t xml:space="preserve"> ST7</w:t>
      </w:r>
      <w:r w:rsidR="001A44C7">
        <w:rPr>
          <w:rFonts w:ascii="Calibri" w:eastAsia="MS Mincho" w:hAnsi="Calibri" w:cs="Calibri"/>
          <w:sz w:val="22"/>
          <w:szCs w:val="22"/>
        </w:rPr>
        <w:t>pn</w:t>
      </w:r>
      <w:r>
        <w:rPr>
          <w:rFonts w:ascii="Calibri" w:eastAsia="MS Mincho" w:hAnsi="Calibri" w:cs="Calibri"/>
          <w:sz w:val="22"/>
          <w:szCs w:val="22"/>
        </w:rPr>
        <w:t xml:space="preserve"> öppnar</w:t>
      </w:r>
      <w:r w:rsidR="007D0E21" w:rsidRPr="009102EC">
        <w:rPr>
          <w:rFonts w:ascii="Calibri" w:eastAsia="MS Mincho" w:hAnsi="Calibri" w:cs="Calibri"/>
          <w:sz w:val="22"/>
          <w:szCs w:val="22"/>
        </w:rPr>
        <w:t xml:space="preserve"> av</w:t>
      </w:r>
      <w:r w:rsidR="000D3E3A" w:rsidRPr="009102EC">
        <w:rPr>
          <w:rFonts w:ascii="Calibri" w:eastAsia="MS Mincho" w:hAnsi="Calibri" w:cs="Calibri"/>
          <w:sz w:val="22"/>
          <w:szCs w:val="22"/>
        </w:rPr>
        <w:t>luftsspjäll ST22</w:t>
      </w:r>
      <w:r w:rsidR="00B7395C" w:rsidRPr="009102E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samt</w:t>
      </w:r>
      <w:r w:rsidR="00B7395C" w:rsidRPr="009102EC">
        <w:rPr>
          <w:rFonts w:ascii="Calibri" w:eastAsia="MS Mincho" w:hAnsi="Calibri" w:cs="Calibri"/>
          <w:sz w:val="22"/>
          <w:szCs w:val="22"/>
        </w:rPr>
        <w:t xml:space="preserve"> uteluftspjäll ST21</w:t>
      </w:r>
      <w:r w:rsidR="000D3E3A" w:rsidRPr="009102EC">
        <w:rPr>
          <w:rFonts w:ascii="Calibri" w:eastAsia="MS Mincho" w:hAnsi="Calibri" w:cs="Calibri"/>
          <w:sz w:val="22"/>
          <w:szCs w:val="22"/>
        </w:rPr>
        <w:t xml:space="preserve"> och </w:t>
      </w:r>
      <w:r w:rsidR="007561EC" w:rsidRPr="009102EC">
        <w:rPr>
          <w:rFonts w:ascii="Calibri" w:eastAsia="MS Mincho" w:hAnsi="Calibri" w:cs="Calibri"/>
          <w:sz w:val="22"/>
          <w:szCs w:val="22"/>
        </w:rPr>
        <w:t>när indikering erhållits för öppet läge</w:t>
      </w:r>
      <w:r w:rsidR="000D3E3A" w:rsidRPr="009102EC">
        <w:rPr>
          <w:rFonts w:ascii="Calibri" w:eastAsia="MS Mincho" w:hAnsi="Calibri" w:cs="Calibri"/>
          <w:sz w:val="22"/>
          <w:szCs w:val="22"/>
        </w:rPr>
        <w:t xml:space="preserve"> startar frånluftsfläkt FF1.</w:t>
      </w:r>
      <w:r w:rsidR="000D3E3A"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760B1077" w14:textId="77777777" w:rsidR="000D3E3A" w:rsidRPr="009102EC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1838F42" w14:textId="77777777" w:rsidR="000D3E3A" w:rsidRPr="009102EC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9102EC">
        <w:rPr>
          <w:rFonts w:ascii="Calibri" w:eastAsia="MS Mincho" w:hAnsi="Calibri" w:cs="Calibri"/>
          <w:sz w:val="22"/>
          <w:szCs w:val="22"/>
        </w:rPr>
        <w:t>RVÅ</w:t>
      </w:r>
      <w:r w:rsidR="000D3E3A" w:rsidRPr="009102EC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9102EC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9102EC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9102EC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9102EC">
        <w:rPr>
          <w:rFonts w:ascii="Calibri" w:eastAsia="MS Mincho" w:hAnsi="Calibri" w:cs="Calibri"/>
          <w:sz w:val="22"/>
          <w:szCs w:val="22"/>
        </w:rPr>
        <w:t>3</w:t>
      </w:r>
      <w:r w:rsidR="000D3E3A" w:rsidRPr="009102EC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9102EC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9102EC">
        <w:rPr>
          <w:rFonts w:ascii="Calibri" w:eastAsia="MS Mincho" w:hAnsi="Calibri" w:cs="Calibri"/>
          <w:sz w:val="22"/>
          <w:szCs w:val="22"/>
        </w:rPr>
        <w:t>inställt</w:t>
      </w:r>
      <w:r w:rsidR="007561EC" w:rsidRPr="009102EC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9102EC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4F1B8B5A" w14:textId="77777777" w:rsidR="00B7395C" w:rsidRPr="009102EC" w:rsidRDefault="00B7395C" w:rsidP="000D3E3A">
      <w:pPr>
        <w:rPr>
          <w:rFonts w:ascii="Calibri" w:eastAsia="MS Mincho" w:hAnsi="Calibri" w:cs="Calibri"/>
          <w:sz w:val="22"/>
          <w:szCs w:val="22"/>
        </w:rPr>
      </w:pPr>
    </w:p>
    <w:p w14:paraId="6EBDD442" w14:textId="77777777" w:rsidR="000D3E3A" w:rsidRPr="009102EC" w:rsidRDefault="000D3E3A" w:rsidP="000D3E3A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Efter inställd</w:t>
      </w:r>
      <w:r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9102EC">
        <w:rPr>
          <w:rFonts w:ascii="Calibri" w:eastAsia="MS Mincho" w:hAnsi="Calibri" w:cs="Calibri"/>
          <w:sz w:val="22"/>
          <w:szCs w:val="22"/>
        </w:rPr>
        <w:t xml:space="preserve">uppstartstid </w:t>
      </w:r>
      <w:r w:rsidR="0040795F" w:rsidRPr="009102EC">
        <w:rPr>
          <w:rFonts w:ascii="Calibri" w:eastAsia="MS Mincho" w:hAnsi="Calibri" w:cs="Calibri"/>
          <w:sz w:val="22"/>
          <w:szCs w:val="22"/>
        </w:rPr>
        <w:t>startar</w:t>
      </w:r>
      <w:r w:rsidRPr="009102EC">
        <w:rPr>
          <w:rFonts w:ascii="Calibri" w:eastAsia="MS Mincho" w:hAnsi="Calibri" w:cs="Calibri"/>
          <w:sz w:val="22"/>
          <w:szCs w:val="22"/>
        </w:rPr>
        <w:t xml:space="preserve"> tilluftsfläkt TF1 och normal reglering vidtar. </w:t>
      </w:r>
    </w:p>
    <w:p w14:paraId="5799B47B" w14:textId="77777777" w:rsidR="008E5C97" w:rsidRDefault="008E5C97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0384DCA5" w14:textId="0494B2BD" w:rsidR="007C16D2" w:rsidRPr="009102EC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Timer SN11</w:t>
      </w:r>
    </w:p>
    <w:p w14:paraId="1B115260" w14:textId="715CF884" w:rsidR="003B4272" w:rsidRPr="009102EC" w:rsidRDefault="00A93A6D" w:rsidP="007C16D2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hAnsi="Calibri" w:cs="Calibri"/>
          <w:sz w:val="22"/>
          <w:szCs w:val="22"/>
        </w:rPr>
        <w:t>Aggregat startas</w:t>
      </w:r>
      <w:r w:rsidR="007A2C0B" w:rsidRPr="009102EC">
        <w:rPr>
          <w:rFonts w:ascii="Calibri" w:hAnsi="Calibri" w:cs="Calibri"/>
          <w:sz w:val="22"/>
          <w:szCs w:val="22"/>
        </w:rPr>
        <w:t xml:space="preserve"> till </w:t>
      </w:r>
      <w:r w:rsidR="00DC2CE6"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drift </w:t>
      </w:r>
      <w:r w:rsidRPr="009102EC">
        <w:rPr>
          <w:rFonts w:ascii="Calibri" w:hAnsi="Calibri" w:cs="Calibri"/>
          <w:sz w:val="22"/>
          <w:szCs w:val="22"/>
        </w:rPr>
        <w:t xml:space="preserve"> under inställd tid via tryckknappstimer SN11</w:t>
      </w:r>
      <w:r w:rsidR="007A2C0B" w:rsidRPr="009102EC">
        <w:rPr>
          <w:rFonts w:ascii="Calibri" w:hAnsi="Calibri" w:cs="Calibri"/>
          <w:sz w:val="22"/>
          <w:szCs w:val="22"/>
        </w:rPr>
        <w:t>. När den i DUC</w:t>
      </w:r>
      <w:r w:rsidRPr="009102EC">
        <w:rPr>
          <w:rFonts w:ascii="Calibri" w:hAnsi="Calibri" w:cs="Calibri"/>
          <w:sz w:val="22"/>
          <w:szCs w:val="22"/>
        </w:rPr>
        <w:t>/PLC</w:t>
      </w:r>
      <w:r w:rsidR="007A2C0B" w:rsidRPr="009102EC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9102EC">
        <w:rPr>
          <w:rFonts w:ascii="Calibri" w:hAnsi="Calibri" w:cs="Calibri"/>
          <w:sz w:val="22"/>
          <w:szCs w:val="22"/>
        </w:rPr>
        <w:t>t tryck,</w:t>
      </w:r>
      <w:r w:rsidR="007A2C0B" w:rsidRPr="009102EC">
        <w:rPr>
          <w:rFonts w:ascii="Calibri" w:hAnsi="Calibri" w:cs="Calibri"/>
          <w:sz w:val="22"/>
          <w:szCs w:val="22"/>
        </w:rPr>
        <w:t xml:space="preserve"> stoppas </w:t>
      </w:r>
      <w:r w:rsidR="00B71A3F" w:rsidRPr="009102EC">
        <w:rPr>
          <w:rFonts w:ascii="Calibri" w:hAnsi="Calibri" w:cs="Calibri"/>
          <w:sz w:val="22"/>
          <w:szCs w:val="22"/>
        </w:rPr>
        <w:t>timerfunktion</w:t>
      </w:r>
      <w:r w:rsidR="00364564">
        <w:rPr>
          <w:rFonts w:ascii="Calibri" w:hAnsi="Calibri" w:cs="Calibri"/>
          <w:sz w:val="22"/>
          <w:szCs w:val="22"/>
        </w:rPr>
        <w:t>en</w:t>
      </w:r>
      <w:r w:rsidR="007A2C0B" w:rsidRPr="009102EC">
        <w:rPr>
          <w:rFonts w:ascii="Calibri" w:hAnsi="Calibri" w:cs="Calibri"/>
          <w:sz w:val="22"/>
          <w:szCs w:val="22"/>
        </w:rPr>
        <w:t>.</w:t>
      </w:r>
      <w:r w:rsidRPr="009102EC">
        <w:rPr>
          <w:rFonts w:ascii="Calibri" w:hAnsi="Calibri" w:cs="Calibri"/>
          <w:sz w:val="22"/>
          <w:szCs w:val="22"/>
        </w:rPr>
        <w:t xml:space="preserve"> SN11 är försedd med inbyggd</w:t>
      </w:r>
      <w:r w:rsidR="00A95C4E" w:rsidRPr="009102EC">
        <w:rPr>
          <w:rFonts w:ascii="Calibri" w:hAnsi="Calibri" w:cs="Calibri"/>
          <w:sz w:val="22"/>
          <w:szCs w:val="22"/>
        </w:rPr>
        <w:t xml:space="preserve"> </w:t>
      </w:r>
      <w:r w:rsidRPr="009102EC">
        <w:rPr>
          <w:rFonts w:ascii="Calibri" w:hAnsi="Calibri" w:cs="Calibri"/>
          <w:sz w:val="22"/>
          <w:szCs w:val="22"/>
        </w:rPr>
        <w:t xml:space="preserve">driftindikering i form av en lysdiod som visar </w:t>
      </w:r>
      <w:r w:rsidR="00364499" w:rsidRPr="009102EC">
        <w:rPr>
          <w:rFonts w:ascii="Calibri" w:hAnsi="Calibri" w:cs="Calibri"/>
          <w:sz w:val="22"/>
          <w:szCs w:val="22"/>
        </w:rPr>
        <w:t>om timerfunktionen är aktiv eller om aggregatet är i drift.</w:t>
      </w:r>
    </w:p>
    <w:p w14:paraId="0291FBB4" w14:textId="77777777" w:rsidR="00A95C4E" w:rsidRPr="009102EC" w:rsidRDefault="00A95C4E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3571DF2A" w14:textId="77777777" w:rsidR="007C16D2" w:rsidRPr="009102EC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6C8B1FA1" w14:textId="77777777" w:rsidR="00A93A6D" w:rsidRPr="009102EC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0495E5F" w14:textId="77777777" w:rsidR="007C16D2" w:rsidRPr="009102EC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uppfyllda:</w:t>
      </w:r>
    </w:p>
    <w:p w14:paraId="09B63829" w14:textId="77777777" w:rsidR="007C16D2" w:rsidRPr="009102EC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2E95219C" w14:textId="77777777" w:rsidR="007C16D2" w:rsidRPr="009102EC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</w:t>
      </w:r>
      <w:smartTag w:uri="urn:schemas-microsoft-com:office:smarttags" w:element="metricconverter">
        <w:smartTagPr>
          <w:attr w:name="ProductID" w:val="2ﾰC"/>
        </w:smartTagPr>
        <w:r w:rsidRPr="009102EC">
          <w:rPr>
            <w:rFonts w:ascii="Calibri" w:eastAsia="MS Mincho" w:hAnsi="Calibri" w:cs="Calibri"/>
            <w:sz w:val="22"/>
            <w:szCs w:val="22"/>
          </w:rPr>
          <w:t>2°C</w:t>
        </w:r>
      </w:smartTag>
      <w:r w:rsidRPr="009102EC">
        <w:rPr>
          <w:rFonts w:ascii="Calibri" w:eastAsia="MS Mincho" w:hAnsi="Calibri" w:cs="Calibri"/>
          <w:sz w:val="22"/>
          <w:szCs w:val="22"/>
        </w:rPr>
        <w:t xml:space="preserve"> i mer än 3 timmar under normal drifttid. </w:t>
      </w:r>
    </w:p>
    <w:p w14:paraId="2A3737AA" w14:textId="77777777" w:rsidR="007C16D2" w:rsidRPr="009102EC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9102EC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35F2E01" w14:textId="77777777" w:rsidR="007C16D2" w:rsidRPr="009102EC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1574AD83" w14:textId="77777777" w:rsidR="007C16D2" w:rsidRPr="009102EC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38314991" w14:textId="77777777" w:rsidR="003577BC" w:rsidRPr="009102EC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5E143D" w:rsidRPr="009102EC">
        <w:rPr>
          <w:rFonts w:ascii="Calibri" w:eastAsia="MS Mincho" w:hAnsi="Calibri" w:cs="Calibri"/>
          <w:color w:val="000000"/>
          <w:sz w:val="22"/>
          <w:szCs w:val="22"/>
        </w:rPr>
        <w:t>är i drift</w:t>
      </w:r>
      <w:r w:rsidRPr="009102EC">
        <w:rPr>
          <w:rFonts w:ascii="Calibri" w:eastAsia="MS Mincho" w:hAnsi="Calibri" w:cs="Calibri"/>
          <w:color w:val="000000"/>
          <w:sz w:val="22"/>
          <w:szCs w:val="22"/>
        </w:rPr>
        <w:t>, värmeventil SV31 är stäng</w:t>
      </w:r>
      <w:r w:rsidR="00B44F6F" w:rsidRPr="009102EC">
        <w:rPr>
          <w:rFonts w:ascii="Calibri" w:eastAsia="MS Mincho" w:hAnsi="Calibri" w:cs="Calibri"/>
          <w:color w:val="000000"/>
          <w:sz w:val="22"/>
          <w:szCs w:val="22"/>
        </w:rPr>
        <w:t>d och värmeåtervinning RVÅ är från</w:t>
      </w:r>
      <w:r w:rsidRPr="009102EC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5E00462" w14:textId="77777777" w:rsidR="00E659EB" w:rsidRPr="009102EC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9102EC">
        <w:rPr>
          <w:rFonts w:ascii="Calibri" w:eastAsia="MS Mincho" w:hAnsi="Calibri" w:cs="Calibri"/>
          <w:sz w:val="22"/>
          <w:szCs w:val="22"/>
        </w:rPr>
        <w:t xml:space="preserve"> vid GT31</w:t>
      </w:r>
      <w:r w:rsidRPr="009102EC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9102EC">
        <w:rPr>
          <w:rFonts w:ascii="Calibri" w:eastAsia="MS Mincho" w:hAnsi="Calibri" w:cs="Calibri"/>
          <w:sz w:val="22"/>
          <w:szCs w:val="22"/>
        </w:rPr>
        <w:t>inställt värde</w:t>
      </w:r>
      <w:r w:rsidRPr="009102EC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9102EC">
        <w:rPr>
          <w:rFonts w:ascii="Calibri" w:eastAsia="MS Mincho" w:hAnsi="Calibri" w:cs="Calibri"/>
          <w:sz w:val="22"/>
          <w:szCs w:val="22"/>
        </w:rPr>
        <w:t>upphört att gälla.</w:t>
      </w:r>
      <w:r w:rsidR="00E659EB" w:rsidRPr="009102EC">
        <w:rPr>
          <w:rFonts w:ascii="Calibri" w:eastAsia="MS Mincho" w:hAnsi="Calibri" w:cs="Calibri"/>
          <w:sz w:val="22"/>
          <w:szCs w:val="22"/>
        </w:rPr>
        <w:t xml:space="preserve"> Under de första 10 minuterna ignoreras frånluftsvillkoren för att</w:t>
      </w:r>
      <w:r w:rsidR="00E659EB"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9102EC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E151319" w14:textId="77777777" w:rsidR="0074788D" w:rsidRPr="009102EC" w:rsidRDefault="0074788D" w:rsidP="004874DA">
      <w:pPr>
        <w:rPr>
          <w:rFonts w:ascii="Calibri" w:hAnsi="Calibri" w:cs="Calibri"/>
          <w:b/>
        </w:rPr>
      </w:pPr>
    </w:p>
    <w:p w14:paraId="3DE1E310" w14:textId="77777777" w:rsidR="00843753" w:rsidRPr="00DF056E" w:rsidRDefault="00843753" w:rsidP="00843753">
      <w:pPr>
        <w:rPr>
          <w:rFonts w:ascii="Calibri" w:hAnsi="Calibri" w:cs="Calibri"/>
          <w:b/>
          <w:sz w:val="22"/>
          <w:szCs w:val="22"/>
        </w:rPr>
      </w:pPr>
      <w:bookmarkStart w:id="1" w:name="_Hlk22793467"/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1DD0ACC3" w14:textId="77777777" w:rsidR="00843753" w:rsidRPr="002F703F" w:rsidRDefault="00843753" w:rsidP="00843753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69808769" w14:textId="77777777" w:rsidR="00843753" w:rsidRPr="002F703F" w:rsidRDefault="00843753" w:rsidP="00843753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1"/>
    <w:p w14:paraId="0A110D75" w14:textId="77777777" w:rsidR="003577BC" w:rsidRPr="009102EC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4B3DFA73" w14:textId="77777777" w:rsidR="003577BC" w:rsidRPr="009102EC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9102EC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9102EC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9102EC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23BDE96B" w14:textId="77777777" w:rsidR="003577BC" w:rsidRPr="009102EC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7B066F7" w14:textId="3AADB356" w:rsidR="00432CD2" w:rsidRPr="009102EC" w:rsidRDefault="003577BC" w:rsidP="00DC2CE6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9102EC">
        <w:rPr>
          <w:rFonts w:ascii="Calibri" w:eastAsia="MS Mincho" w:hAnsi="Calibri" w:cs="Calibri"/>
          <w:sz w:val="22"/>
          <w:szCs w:val="22"/>
        </w:rPr>
        <w:t>R</w:t>
      </w:r>
      <w:r w:rsidRPr="009102EC">
        <w:rPr>
          <w:rFonts w:ascii="Calibri" w:eastAsia="MS Mincho" w:hAnsi="Calibri" w:cs="Calibri"/>
          <w:sz w:val="22"/>
          <w:szCs w:val="22"/>
        </w:rPr>
        <w:t>VÅ</w:t>
      </w:r>
      <w:r w:rsidR="006C4676">
        <w:rPr>
          <w:rFonts w:ascii="Calibri" w:eastAsia="MS Mincho" w:hAnsi="Calibri" w:cs="Calibri"/>
          <w:sz w:val="22"/>
          <w:szCs w:val="22"/>
        </w:rPr>
        <w:t xml:space="preserve"> när värmebehov inte föreligger</w:t>
      </w:r>
      <w:r w:rsidR="0057364C" w:rsidRPr="009102EC">
        <w:rPr>
          <w:rFonts w:ascii="Calibri" w:eastAsia="MS Mincho" w:hAnsi="Calibri" w:cs="Calibri"/>
          <w:sz w:val="22"/>
          <w:szCs w:val="22"/>
        </w:rPr>
        <w:t>.</w:t>
      </w:r>
      <w:r w:rsidRPr="009102EC">
        <w:rPr>
          <w:rFonts w:ascii="Calibri" w:eastAsia="MS Mincho" w:hAnsi="Calibri" w:cs="Calibri"/>
          <w:sz w:val="22"/>
          <w:szCs w:val="22"/>
        </w:rPr>
        <w:t xml:space="preserve"> </w:t>
      </w:r>
    </w:p>
    <w:p w14:paraId="3796A111" w14:textId="77777777" w:rsidR="00641EA4" w:rsidRDefault="00641EA4" w:rsidP="00F917A0">
      <w:pPr>
        <w:rPr>
          <w:rFonts w:ascii="Calibri" w:eastAsia="MS Mincho" w:hAnsi="Calibri" w:cs="Calibri"/>
          <w:b/>
          <w:szCs w:val="24"/>
          <w:u w:val="single"/>
        </w:rPr>
      </w:pPr>
    </w:p>
    <w:p w14:paraId="0437B68E" w14:textId="28ADDAC6" w:rsidR="00F917A0" w:rsidRPr="009102EC" w:rsidRDefault="00641EA4" w:rsidP="00F917A0">
      <w:pPr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column"/>
      </w:r>
      <w:r w:rsidR="00F917A0" w:rsidRPr="009102EC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6863298B" w14:textId="77777777" w:rsidR="00F917A0" w:rsidRPr="009102EC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3F3DB008" w14:textId="77777777" w:rsidR="0072533C" w:rsidRPr="009102EC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3C970A62" w14:textId="2027F559" w:rsidR="0072533C" w:rsidRPr="009102EC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9102EC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9102EC">
        <w:rPr>
          <w:rFonts w:ascii="Calibri" w:eastAsia="MS Mincho" w:hAnsi="Calibri" w:cs="Calibri"/>
          <w:sz w:val="22"/>
          <w:szCs w:val="22"/>
        </w:rPr>
        <w:t xml:space="preserve"> </w:t>
      </w:r>
      <w:r w:rsidR="00F54B24">
        <w:rPr>
          <w:rFonts w:ascii="Calibri" w:eastAsia="MS Mincho" w:hAnsi="Calibri" w:cs="Calibri"/>
          <w:sz w:val="22"/>
          <w:szCs w:val="22"/>
        </w:rPr>
        <w:t>AS_Axxx</w:t>
      </w:r>
      <w:r w:rsidRPr="0080362F">
        <w:rPr>
          <w:rFonts w:ascii="Calibri" w:hAnsi="Calibri" w:cs="Calibri"/>
          <w:iCs/>
          <w:color w:val="000000"/>
          <w:sz w:val="22"/>
          <w:szCs w:val="22"/>
        </w:rPr>
        <w:t>-GT3U</w:t>
      </w:r>
      <w:r w:rsidRPr="0080362F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09762586" w14:textId="77777777" w:rsidR="0072533C" w:rsidRPr="009102EC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148A49F1" w14:textId="77777777" w:rsidR="0072533C" w:rsidRPr="009102EC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1843683D" w14:textId="77777777" w:rsidR="0072533C" w:rsidRPr="009102EC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9102EC">
        <w:rPr>
          <w:rFonts w:ascii="Calibri" w:eastAsia="MS Mincho" w:hAnsi="Calibri" w:cs="Calibri"/>
          <w:sz w:val="22"/>
          <w:szCs w:val="22"/>
        </w:rPr>
        <w:t>RVÅ</w:t>
      </w:r>
      <w:r w:rsidRPr="009102EC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6D029CC9" w14:textId="77777777" w:rsidR="0072533C" w:rsidRPr="009102EC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9102EC">
        <w:rPr>
          <w:rFonts w:ascii="Calibri" w:eastAsia="MS Mincho" w:hAnsi="Calibri" w:cs="Calibri"/>
          <w:sz w:val="22"/>
          <w:szCs w:val="22"/>
        </w:rPr>
        <w:t>SV31</w:t>
      </w:r>
      <w:r w:rsidR="0072533C" w:rsidRPr="009102EC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1845C6CE" w14:textId="77777777" w:rsidR="00F917A0" w:rsidRPr="009102EC" w:rsidRDefault="00F917A0" w:rsidP="00825A2B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47E88302" w14:textId="77777777" w:rsidR="0072533C" w:rsidRPr="009102EC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DF6CA14" w14:textId="77777777" w:rsidR="00790546" w:rsidRPr="009102EC" w:rsidRDefault="00FC2770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102EC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9102EC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6C6A69"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790546" w:rsidRPr="009102EC">
        <w:rPr>
          <w:rFonts w:ascii="Calibri" w:eastAsia="MS Mincho" w:hAnsi="Calibri" w:cs="Calibri"/>
          <w:color w:val="000000"/>
          <w:sz w:val="22"/>
          <w:szCs w:val="22"/>
        </w:rPr>
        <w:t>SV31</w:t>
      </w:r>
      <w:r w:rsidR="006C6A69"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790546" w:rsidRPr="009102EC">
        <w:rPr>
          <w:rFonts w:ascii="Calibri" w:eastAsia="MS Mincho" w:hAnsi="Calibri" w:cs="Calibri"/>
          <w:color w:val="000000"/>
          <w:sz w:val="22"/>
          <w:szCs w:val="22"/>
        </w:rPr>
        <w:t>motioneras i samband med pumpmotionering.</w:t>
      </w:r>
    </w:p>
    <w:p w14:paraId="3FB33FC0" w14:textId="77777777" w:rsidR="00B44F6F" w:rsidRPr="009102EC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5AA18476" w14:textId="77777777" w:rsidR="0072533C" w:rsidRPr="009102EC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0163894C" w14:textId="46AC34C3" w:rsidR="0072533C" w:rsidRPr="00D91612" w:rsidRDefault="0072533C" w:rsidP="0072533C">
      <w:pPr>
        <w:rPr>
          <w:rFonts w:ascii="Calibri" w:hAnsi="Calibri" w:cs="Calibri"/>
          <w:sz w:val="22"/>
          <w:szCs w:val="22"/>
        </w:rPr>
      </w:pPr>
      <w:bookmarkStart w:id="2" w:name="_Hlk535912218"/>
      <w:r w:rsidRPr="007F501A">
        <w:rPr>
          <w:rFonts w:ascii="Calibri" w:hAnsi="Calibri" w:cs="Calibri"/>
          <w:sz w:val="22"/>
          <w:szCs w:val="22"/>
        </w:rPr>
        <w:t>Sommartid, då frånluftstemperatur</w:t>
      </w:r>
      <w:r w:rsidR="00C446B3">
        <w:rPr>
          <w:rFonts w:ascii="Calibri" w:hAnsi="Calibri" w:cs="Calibri"/>
          <w:sz w:val="22"/>
          <w:szCs w:val="22"/>
        </w:rPr>
        <w:t>en</w:t>
      </w:r>
      <w:r w:rsidRPr="007F501A">
        <w:rPr>
          <w:rFonts w:ascii="Calibri" w:hAnsi="Calibri" w:cs="Calibri"/>
          <w:sz w:val="22"/>
          <w:szCs w:val="22"/>
        </w:rPr>
        <w:t xml:space="preserve"> vid </w:t>
      </w:r>
      <w:r w:rsidR="00BA14FD" w:rsidRPr="007F501A">
        <w:rPr>
          <w:rFonts w:ascii="Calibri" w:hAnsi="Calibri" w:cs="Calibri"/>
          <w:iCs/>
          <w:sz w:val="22"/>
          <w:szCs w:val="22"/>
        </w:rPr>
        <w:t>GT3</w:t>
      </w:r>
      <w:r w:rsidR="00E546D9" w:rsidRPr="007F501A">
        <w:rPr>
          <w:rFonts w:ascii="Calibri" w:hAnsi="Calibri" w:cs="Calibri"/>
          <w:iCs/>
          <w:sz w:val="22"/>
          <w:szCs w:val="22"/>
        </w:rPr>
        <w:t>1</w:t>
      </w:r>
      <w:r w:rsidRPr="007F501A">
        <w:rPr>
          <w:rFonts w:ascii="Calibri" w:hAnsi="Calibri" w:cs="Calibri"/>
          <w:sz w:val="22"/>
          <w:szCs w:val="22"/>
        </w:rPr>
        <w:t xml:space="preserve"> är 2°</w:t>
      </w:r>
      <w:r w:rsidR="002D4083">
        <w:rPr>
          <w:rFonts w:ascii="Calibri" w:hAnsi="Calibri" w:cs="Calibri"/>
          <w:sz w:val="22"/>
          <w:szCs w:val="22"/>
        </w:rPr>
        <w:t>C</w:t>
      </w:r>
      <w:r w:rsidRPr="007F501A">
        <w:rPr>
          <w:rFonts w:ascii="Calibri" w:hAnsi="Calibri" w:cs="Calibri"/>
          <w:sz w:val="22"/>
          <w:szCs w:val="22"/>
        </w:rPr>
        <w:t xml:space="preserve"> lägre än ute</w:t>
      </w:r>
      <w:r w:rsidR="007F501A">
        <w:rPr>
          <w:rFonts w:ascii="Calibri" w:hAnsi="Calibri" w:cs="Calibri"/>
          <w:sz w:val="22"/>
          <w:szCs w:val="22"/>
        </w:rPr>
        <w:t>luft</w:t>
      </w:r>
      <w:r w:rsidRPr="007F501A">
        <w:rPr>
          <w:rFonts w:ascii="Calibri" w:hAnsi="Calibri" w:cs="Calibri"/>
          <w:sz w:val="22"/>
          <w:szCs w:val="22"/>
        </w:rPr>
        <w:t>temperatur</w:t>
      </w:r>
      <w:r w:rsidR="00C446B3">
        <w:rPr>
          <w:rFonts w:ascii="Calibri" w:hAnsi="Calibri" w:cs="Calibri"/>
          <w:sz w:val="22"/>
          <w:szCs w:val="22"/>
        </w:rPr>
        <w:t>en</w:t>
      </w:r>
      <w:r w:rsidR="00D91612" w:rsidRPr="007F501A">
        <w:rPr>
          <w:rFonts w:ascii="Calibri" w:hAnsi="Calibri" w:cs="Calibri"/>
          <w:sz w:val="22"/>
          <w:szCs w:val="22"/>
        </w:rPr>
        <w:t xml:space="preserve"> vid GT41</w:t>
      </w:r>
      <w:r w:rsidRPr="007F501A">
        <w:rPr>
          <w:rFonts w:ascii="Calibri" w:hAnsi="Calibri" w:cs="Calibri"/>
          <w:sz w:val="22"/>
          <w:szCs w:val="22"/>
        </w:rPr>
        <w:t>,</w:t>
      </w:r>
      <w:r w:rsidRPr="007F50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F501A">
        <w:rPr>
          <w:rFonts w:ascii="Calibri" w:hAnsi="Calibri" w:cs="Calibri"/>
          <w:sz w:val="22"/>
          <w:szCs w:val="22"/>
        </w:rPr>
        <w:t xml:space="preserve">startas värmeväxlare </w:t>
      </w:r>
      <w:r w:rsidR="00296E64" w:rsidRPr="007F501A">
        <w:rPr>
          <w:rFonts w:ascii="Calibri" w:hAnsi="Calibri" w:cs="Calibri"/>
          <w:iCs/>
          <w:sz w:val="22"/>
          <w:szCs w:val="22"/>
        </w:rPr>
        <w:t>RVÅ</w:t>
      </w:r>
      <w:r w:rsidRPr="007F501A">
        <w:rPr>
          <w:rFonts w:ascii="Calibri" w:hAnsi="Calibri" w:cs="Calibri"/>
          <w:sz w:val="22"/>
          <w:szCs w:val="22"/>
        </w:rPr>
        <w:t xml:space="preserve"> för maximal återvinning av kyla. Kylväxling</w:t>
      </w:r>
      <w:r w:rsidRPr="007F50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F501A">
        <w:rPr>
          <w:rFonts w:ascii="Calibri" w:hAnsi="Calibri" w:cs="Calibri"/>
          <w:sz w:val="22"/>
          <w:szCs w:val="22"/>
        </w:rPr>
        <w:t>upphör då frånluftstemperatur</w:t>
      </w:r>
      <w:r w:rsidR="00C446B3">
        <w:rPr>
          <w:rFonts w:ascii="Calibri" w:hAnsi="Calibri" w:cs="Calibri"/>
          <w:sz w:val="22"/>
          <w:szCs w:val="22"/>
        </w:rPr>
        <w:t>en</w:t>
      </w:r>
      <w:r w:rsidR="00BA14FD" w:rsidRPr="007F501A">
        <w:rPr>
          <w:rFonts w:ascii="Calibri" w:hAnsi="Calibri" w:cs="Calibri"/>
          <w:sz w:val="22"/>
          <w:szCs w:val="22"/>
        </w:rPr>
        <w:t xml:space="preserve"> GT3</w:t>
      </w:r>
      <w:r w:rsidR="00E546D9" w:rsidRPr="007F501A">
        <w:rPr>
          <w:rFonts w:ascii="Calibri" w:hAnsi="Calibri" w:cs="Calibri"/>
          <w:sz w:val="22"/>
          <w:szCs w:val="22"/>
        </w:rPr>
        <w:t>1</w:t>
      </w:r>
      <w:r w:rsidR="00C4331E" w:rsidRPr="007F501A">
        <w:rPr>
          <w:rFonts w:ascii="Calibri" w:hAnsi="Calibri" w:cs="Calibri"/>
          <w:sz w:val="22"/>
          <w:szCs w:val="22"/>
        </w:rPr>
        <w:t xml:space="preserve"> </w:t>
      </w:r>
      <w:r w:rsidRPr="007F501A">
        <w:rPr>
          <w:rFonts w:ascii="Calibri" w:hAnsi="Calibri" w:cs="Calibri"/>
          <w:sz w:val="22"/>
          <w:szCs w:val="22"/>
        </w:rPr>
        <w:t>ej längre är lägre än uteluftstemperatur</w:t>
      </w:r>
      <w:r w:rsidR="00C446B3">
        <w:rPr>
          <w:rFonts w:ascii="Calibri" w:hAnsi="Calibri" w:cs="Calibri"/>
          <w:sz w:val="22"/>
          <w:szCs w:val="22"/>
        </w:rPr>
        <w:t>en</w:t>
      </w:r>
      <w:r w:rsidR="00D91612" w:rsidRPr="007F501A">
        <w:rPr>
          <w:rFonts w:ascii="Calibri" w:hAnsi="Calibri" w:cs="Calibri"/>
          <w:sz w:val="22"/>
          <w:szCs w:val="22"/>
        </w:rPr>
        <w:t xml:space="preserve"> vid GT41</w:t>
      </w:r>
      <w:r w:rsidRPr="007F501A">
        <w:rPr>
          <w:rFonts w:ascii="Calibri" w:hAnsi="Calibri" w:cs="Calibri"/>
          <w:sz w:val="22"/>
          <w:szCs w:val="22"/>
        </w:rPr>
        <w:t>.</w:t>
      </w:r>
    </w:p>
    <w:bookmarkEnd w:id="2"/>
    <w:p w14:paraId="6296E7B2" w14:textId="77777777" w:rsidR="0072533C" w:rsidRPr="009102EC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5243959E" w14:textId="77777777" w:rsidR="0072533C" w:rsidRPr="009102EC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05CFC0AB" w14:textId="77777777" w:rsidR="0072533C" w:rsidRPr="009102EC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9102EC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0E1F13AD" w14:textId="77777777" w:rsidR="0072533C" w:rsidRPr="009102EC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9102EC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59428620" w14:textId="77777777" w:rsidR="009D1774" w:rsidRPr="009102EC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68204EE4" w14:textId="77777777" w:rsidR="00E546D9" w:rsidRPr="009102EC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9102EC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3A7F75CB" w14:textId="77777777" w:rsidR="00E546D9" w:rsidRPr="009102EC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46D6B4FA" w14:textId="6E4D716D" w:rsidR="00E546D9" w:rsidRPr="009102EC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Frysskydd</w:t>
      </w:r>
      <w:r w:rsidR="003301B4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5E9B88E" w14:textId="77777777" w:rsidR="00E546D9" w:rsidRPr="009102EC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9102EC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9102EC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9102EC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9102EC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9102EC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9102EC">
        <w:rPr>
          <w:rFonts w:ascii="Calibri" w:eastAsia="MS Mincho" w:hAnsi="Calibri" w:cs="Calibri"/>
          <w:bCs/>
          <w:sz w:val="22"/>
          <w:szCs w:val="22"/>
        </w:rPr>
        <w:t xml:space="preserve"> När GT81 reglerar SV31 forceras RVÅ till 100% återvinning.</w:t>
      </w:r>
    </w:p>
    <w:p w14:paraId="625A0257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3218ACE2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9102EC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9102EC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9102EC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9102EC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77AD1571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61C8ADC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5007E8AC" w14:textId="77777777" w:rsidR="00E546D9" w:rsidRPr="009102EC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A75E4A7" w14:textId="77777777" w:rsidR="00E546D9" w:rsidRPr="009102EC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77D1B028" w14:textId="376A1A66" w:rsidR="00E546D9" w:rsidRPr="009102EC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102EC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262AF6" w:rsidRPr="009102EC">
        <w:rPr>
          <w:rFonts w:ascii="Calibri" w:eastAsia="MS Mincho" w:hAnsi="Calibri" w:cs="Calibri"/>
          <w:color w:val="000000"/>
          <w:sz w:val="22"/>
          <w:szCs w:val="22"/>
        </w:rPr>
        <w:t>jäll ST21 och avlufts</w:t>
      </w:r>
      <w:r w:rsidR="000E6838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9102EC">
        <w:rPr>
          <w:rFonts w:ascii="Calibri" w:eastAsia="MS Mincho" w:hAnsi="Calibri" w:cs="Calibri"/>
          <w:color w:val="000000"/>
          <w:sz w:val="22"/>
          <w:szCs w:val="22"/>
        </w:rPr>
        <w:t>pjäll ST22 via fjäderåtergång</w:t>
      </w:r>
      <w:r w:rsidR="00A96771">
        <w:rPr>
          <w:rFonts w:ascii="Calibri" w:eastAsia="MS Mincho" w:hAnsi="Calibri" w:cs="Calibri"/>
          <w:color w:val="000000"/>
          <w:sz w:val="22"/>
          <w:szCs w:val="22"/>
        </w:rPr>
        <w:t xml:space="preserve"> samt bypa</w:t>
      </w:r>
      <w:r w:rsidR="00262AF6" w:rsidRPr="009102EC">
        <w:rPr>
          <w:rFonts w:ascii="Calibri" w:eastAsia="MS Mincho" w:hAnsi="Calibri" w:cs="Calibri"/>
          <w:color w:val="000000"/>
          <w:sz w:val="22"/>
          <w:szCs w:val="22"/>
        </w:rPr>
        <w:t>sspjäll ST7</w:t>
      </w:r>
      <w:r w:rsidR="00A96771">
        <w:rPr>
          <w:rFonts w:ascii="Calibri" w:eastAsia="MS Mincho" w:hAnsi="Calibri" w:cs="Calibri"/>
          <w:color w:val="000000"/>
          <w:sz w:val="22"/>
          <w:szCs w:val="22"/>
        </w:rPr>
        <w:t>pn</w:t>
      </w:r>
      <w:r w:rsidR="00262AF6" w:rsidRPr="009102EC">
        <w:rPr>
          <w:rFonts w:ascii="Calibri" w:eastAsia="MS Mincho" w:hAnsi="Calibri" w:cs="Calibri"/>
          <w:color w:val="000000"/>
          <w:sz w:val="22"/>
          <w:szCs w:val="22"/>
        </w:rPr>
        <w:t xml:space="preserve"> öppnar </w:t>
      </w:r>
      <w:r w:rsidRPr="009102EC">
        <w:rPr>
          <w:rFonts w:ascii="Calibri" w:eastAsia="MS Mincho" w:hAnsi="Calibri" w:cs="Calibri"/>
          <w:color w:val="000000"/>
          <w:sz w:val="22"/>
          <w:szCs w:val="22"/>
        </w:rPr>
        <w:t>via fjäderåtergång.</w:t>
      </w:r>
    </w:p>
    <w:p w14:paraId="425FF866" w14:textId="77777777" w:rsidR="00E546D9" w:rsidRPr="009102EC" w:rsidRDefault="00E546D9" w:rsidP="00E546D9">
      <w:pPr>
        <w:rPr>
          <w:rFonts w:ascii="Calibri" w:hAnsi="Calibri" w:cs="Calibri"/>
          <w:sz w:val="22"/>
          <w:szCs w:val="22"/>
        </w:rPr>
      </w:pPr>
    </w:p>
    <w:p w14:paraId="76C94348" w14:textId="2C0556F6" w:rsidR="00E546D9" w:rsidRPr="009102EC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9102EC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22272662" w14:textId="77777777" w:rsidR="00E546D9" w:rsidRPr="009102EC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102EC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52F82F94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9102EC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5E02FCC8" w14:textId="77777777" w:rsidR="00A52553" w:rsidRDefault="00A52553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47DFCC40" w14:textId="61D4349F" w:rsidR="00E546D9" w:rsidRDefault="00E546D9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24F39AD2" w14:textId="308722B6" w:rsidR="00FB55F2" w:rsidRDefault="00FB55F2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4B4B7157" w14:textId="6E8B63EC" w:rsidR="00FB55F2" w:rsidRDefault="00FB55F2" w:rsidP="00E546D9">
      <w:pPr>
        <w:shd w:val="clear" w:color="000000" w:fill="auto"/>
        <w:rPr>
          <w:rFonts w:ascii="Calibri" w:eastAsia="MS Mincho" w:hAnsi="Calibri" w:cs="Calibri"/>
          <w:b/>
          <w:i/>
          <w:sz w:val="22"/>
          <w:szCs w:val="22"/>
        </w:rPr>
      </w:pPr>
      <w:r w:rsidRPr="00FB55F2">
        <w:rPr>
          <w:rFonts w:ascii="Calibri" w:eastAsia="MS Mincho" w:hAnsi="Calibri" w:cs="Calibri"/>
          <w:b/>
          <w:i/>
          <w:sz w:val="22"/>
          <w:szCs w:val="22"/>
          <w:highlight w:val="yellow"/>
        </w:rPr>
        <w:t>Fläktar i drift med bypasspjäll</w:t>
      </w:r>
    </w:p>
    <w:p w14:paraId="077FD657" w14:textId="77777777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 xml:space="preserve">brandlarmscentral (NC) </w:t>
      </w:r>
      <w:r w:rsidRPr="00FB55F2">
        <w:rPr>
          <w:rFonts w:ascii="Calibri" w:eastAsia="MS Mincho" w:hAnsi="Calibri" w:cs="Calibri"/>
          <w:sz w:val="22"/>
          <w:szCs w:val="22"/>
        </w:rPr>
        <w:t>styrs fläktar</w:t>
      </w:r>
      <w:r w:rsidRPr="00DD55A2">
        <w:rPr>
          <w:rFonts w:ascii="Calibri" w:eastAsia="MS Mincho" w:hAnsi="Calibri" w:cs="Calibri"/>
          <w:sz w:val="22"/>
          <w:szCs w:val="22"/>
        </w:rPr>
        <w:t xml:space="preserve"> att starta eller bibehålls i drift samt bypasspjäll ST</w:t>
      </w:r>
      <w:r>
        <w:rPr>
          <w:rFonts w:ascii="Calibri" w:eastAsia="MS Mincho" w:hAnsi="Calibri" w:cs="Calibri"/>
          <w:sz w:val="22"/>
          <w:szCs w:val="22"/>
        </w:rPr>
        <w:t>7pn</w:t>
      </w:r>
      <w:r w:rsidRPr="00DD55A2">
        <w:rPr>
          <w:rFonts w:ascii="Calibri" w:eastAsia="MS Mincho" w:hAnsi="Calibri" w:cs="Calibri"/>
          <w:sz w:val="22"/>
          <w:szCs w:val="22"/>
        </w:rPr>
        <w:t xml:space="preserve"> görs spänningslöst och öppnar. </w:t>
      </w:r>
    </w:p>
    <w:p w14:paraId="4C7F07A9" w14:textId="4055AB32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D55A2">
        <w:rPr>
          <w:rFonts w:ascii="Calibri" w:eastAsia="MS Mincho" w:hAnsi="Calibri" w:cs="Calibri"/>
          <w:sz w:val="22"/>
          <w:szCs w:val="22"/>
        </w:rPr>
        <w:t xml:space="preserve">Vid detta branddriftfall bortkopplas tilluftsfläktens </w:t>
      </w:r>
      <w:r w:rsidRPr="00FB55F2">
        <w:rPr>
          <w:rFonts w:ascii="Calibri" w:eastAsia="MS Mincho" w:hAnsi="Calibri" w:cs="Calibri"/>
          <w:sz w:val="22"/>
          <w:szCs w:val="22"/>
        </w:rPr>
        <w:t>och frånluftsfläktens tryckreglering och TF1 samt FF1 styrs ut till maximalt varvtal.</w:t>
      </w:r>
      <w:r w:rsidRPr="00DD55A2">
        <w:rPr>
          <w:rFonts w:ascii="Calibri" w:eastAsia="MS Mincho" w:hAnsi="Calibri" w:cs="Calibri"/>
          <w:sz w:val="22"/>
          <w:szCs w:val="22"/>
        </w:rPr>
        <w:t xml:space="preserve"> </w:t>
      </w:r>
    </w:p>
    <w:p w14:paraId="33112F19" w14:textId="77777777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D55A2">
        <w:rPr>
          <w:rFonts w:ascii="Calibri" w:eastAsia="MS Mincho" w:hAnsi="Calibri" w:cs="Calibri"/>
          <w:sz w:val="22"/>
          <w:szCs w:val="22"/>
        </w:rPr>
        <w:t xml:space="preserve">Styrfunktion som startar eller varvar upp fläktar vid brand är felsäkert utformad. D.v.s. att fläkten startas automatiskt vid fel eller avbrott på signalsystemet.  </w:t>
      </w:r>
    </w:p>
    <w:p w14:paraId="354890CC" w14:textId="77777777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D55A2">
        <w:rPr>
          <w:rFonts w:ascii="Calibri" w:eastAsia="MS Mincho" w:hAnsi="Calibri" w:cs="Calibri"/>
          <w:sz w:val="22"/>
          <w:szCs w:val="22"/>
        </w:rPr>
        <w:t>Samtliga säkerhetsfunktioner som stoppar aggregatet vid normal drift som t.ex. frysskydds- och lågtemperaturvakt bortkopplas.</w:t>
      </w:r>
    </w:p>
    <w:p w14:paraId="3BE7BD39" w14:textId="77777777" w:rsidR="00FB55F2" w:rsidRPr="009102EC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Om aggregatet stoppas av byggnadens brandlarm ska aggregatet automatiskt återstarta när byggnadens brandlarm återgår.</w:t>
      </w:r>
    </w:p>
    <w:p w14:paraId="748540C7" w14:textId="37130FCC" w:rsidR="00FB55F2" w:rsidRDefault="00FB55F2" w:rsidP="00E546D9">
      <w:pPr>
        <w:shd w:val="clear" w:color="000000" w:fill="auto"/>
        <w:rPr>
          <w:rFonts w:ascii="Calibri" w:eastAsia="MS Mincho" w:hAnsi="Calibri" w:cs="Calibri"/>
          <w:b/>
          <w:i/>
          <w:sz w:val="22"/>
          <w:szCs w:val="22"/>
        </w:rPr>
      </w:pPr>
    </w:p>
    <w:p w14:paraId="7151E889" w14:textId="7C21B078" w:rsidR="00FB55F2" w:rsidRPr="00FB55F2" w:rsidRDefault="00FB55F2" w:rsidP="00E546D9">
      <w:pPr>
        <w:shd w:val="clear" w:color="000000" w:fill="auto"/>
        <w:rPr>
          <w:rFonts w:ascii="Calibri" w:eastAsia="MS Mincho" w:hAnsi="Calibri" w:cs="Calibri"/>
          <w:b/>
          <w:i/>
          <w:sz w:val="22"/>
          <w:szCs w:val="22"/>
        </w:rPr>
      </w:pPr>
      <w:r w:rsidRPr="00FB55F2">
        <w:rPr>
          <w:rFonts w:ascii="Calibri" w:eastAsia="MS Mincho" w:hAnsi="Calibri" w:cs="Calibri"/>
          <w:b/>
          <w:i/>
          <w:sz w:val="22"/>
          <w:szCs w:val="22"/>
          <w:highlight w:val="yellow"/>
        </w:rPr>
        <w:t>Fläktar i drift med brandfläkt</w:t>
      </w:r>
    </w:p>
    <w:p w14:paraId="7249ACB3" w14:textId="239D405E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 xml:space="preserve">brandlarmscentral (NC) </w:t>
      </w:r>
      <w:r w:rsidRPr="00DD55A2">
        <w:rPr>
          <w:rFonts w:ascii="Calibri" w:eastAsia="MS Mincho" w:hAnsi="Calibri" w:cs="Calibri"/>
          <w:sz w:val="22"/>
          <w:szCs w:val="22"/>
        </w:rPr>
        <w:t xml:space="preserve">styrs </w:t>
      </w:r>
      <w:r>
        <w:rPr>
          <w:rFonts w:ascii="Calibri" w:eastAsia="MS Mincho" w:hAnsi="Calibri" w:cs="Calibri"/>
          <w:sz w:val="22"/>
          <w:szCs w:val="22"/>
        </w:rPr>
        <w:t>TF1 och FF2</w:t>
      </w:r>
      <w:r w:rsidRPr="00DD55A2">
        <w:rPr>
          <w:rFonts w:ascii="Calibri" w:eastAsia="MS Mincho" w:hAnsi="Calibri" w:cs="Calibri"/>
          <w:sz w:val="22"/>
          <w:szCs w:val="22"/>
        </w:rPr>
        <w:t xml:space="preserve"> att starta eller bibehålls i drift samt bypasspjäll ST</w:t>
      </w:r>
      <w:r>
        <w:rPr>
          <w:rFonts w:ascii="Calibri" w:eastAsia="MS Mincho" w:hAnsi="Calibri" w:cs="Calibri"/>
          <w:sz w:val="22"/>
          <w:szCs w:val="22"/>
        </w:rPr>
        <w:t>7pn</w:t>
      </w:r>
      <w:r w:rsidRPr="00DD55A2">
        <w:rPr>
          <w:rFonts w:ascii="Calibri" w:eastAsia="MS Mincho" w:hAnsi="Calibri" w:cs="Calibri"/>
          <w:sz w:val="22"/>
          <w:szCs w:val="22"/>
        </w:rPr>
        <w:t xml:space="preserve"> görs spänningslöst och öppnar. </w:t>
      </w:r>
    </w:p>
    <w:p w14:paraId="0F73469E" w14:textId="389CA66D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D55A2">
        <w:rPr>
          <w:rFonts w:ascii="Calibri" w:eastAsia="MS Mincho" w:hAnsi="Calibri" w:cs="Calibri"/>
          <w:sz w:val="22"/>
          <w:szCs w:val="22"/>
        </w:rPr>
        <w:t xml:space="preserve">Vid detta branddriftfall bortkopplas tilluftsfläktens tryckreglering och TF1 styrs ut till maximalt varvtal. </w:t>
      </w:r>
      <w:r w:rsidRPr="00FB55F2">
        <w:rPr>
          <w:rFonts w:ascii="Calibri" w:eastAsia="MS Mincho" w:hAnsi="Calibri" w:cs="Calibri"/>
          <w:sz w:val="22"/>
          <w:szCs w:val="22"/>
        </w:rPr>
        <w:t xml:space="preserve">Frånluftsfläkt FF1 stoppas och avluftsspjäll ST22 stänger samtidigt som frånluftsfläkt FF2 startar. </w:t>
      </w:r>
    </w:p>
    <w:p w14:paraId="5468CAFA" w14:textId="77777777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D55A2">
        <w:rPr>
          <w:rFonts w:ascii="Calibri" w:eastAsia="MS Mincho" w:hAnsi="Calibri" w:cs="Calibri"/>
          <w:sz w:val="22"/>
          <w:szCs w:val="22"/>
        </w:rPr>
        <w:t xml:space="preserve">Styrfunktion som startar eller varvar upp fläktar vid brand är felsäkert utformad. D.v.s. att fläkten startas automatiskt vid fel eller avbrott på signalsystemet.  </w:t>
      </w:r>
    </w:p>
    <w:p w14:paraId="533FBFC5" w14:textId="77777777" w:rsidR="00FB55F2" w:rsidRPr="00DD55A2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 w:rsidRPr="00DD55A2">
        <w:rPr>
          <w:rFonts w:ascii="Calibri" w:eastAsia="MS Mincho" w:hAnsi="Calibri" w:cs="Calibri"/>
          <w:sz w:val="22"/>
          <w:szCs w:val="22"/>
        </w:rPr>
        <w:t>Samtliga säkerhetsfunktioner som stoppar aggregatet vid normal drift som t.ex. frysskydds- och lågtemperaturvakt bortkopplas.</w:t>
      </w:r>
    </w:p>
    <w:p w14:paraId="4FACD86F" w14:textId="77777777" w:rsidR="00FB55F2" w:rsidRPr="009102EC" w:rsidRDefault="00FB55F2" w:rsidP="00FB55F2">
      <w:pPr>
        <w:ind w:right="34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Om aggregatet stoppas av byggnadens brandlarm ska aggregatet automatiskt återstarta när byggnadens brandlarm återgår.</w:t>
      </w:r>
    </w:p>
    <w:p w14:paraId="6400DC3C" w14:textId="77777777" w:rsidR="00D71C9C" w:rsidRPr="009102EC" w:rsidRDefault="00D71C9C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100DE8CE" w14:textId="3D89161C" w:rsidR="00E546D9" w:rsidRPr="009102EC" w:rsidRDefault="00D71C9C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  <w:r w:rsidRPr="005573CE">
        <w:rPr>
          <w:rFonts w:ascii="Calibri" w:eastAsia="MS Mincho" w:hAnsi="Calibri" w:cs="Calibri"/>
          <w:i/>
          <w:sz w:val="22"/>
          <w:szCs w:val="22"/>
          <w:highlight w:val="yellow"/>
        </w:rPr>
        <w:lastRenderedPageBreak/>
        <w:t xml:space="preserve">Brandfunktioner utreds tillsammans med brandsakkunnig vid projektering, tex ”fläkt i drift” kan kräva skilda funktioner för </w:t>
      </w:r>
      <w:r w:rsidR="007E24C5" w:rsidRPr="005573CE">
        <w:rPr>
          <w:rFonts w:ascii="Calibri" w:eastAsia="MS Mincho" w:hAnsi="Calibri" w:cs="Calibri"/>
          <w:i/>
          <w:sz w:val="22"/>
          <w:szCs w:val="22"/>
          <w:highlight w:val="yellow"/>
        </w:rPr>
        <w:t>detektering i tilluft och frånluft</w:t>
      </w:r>
      <w:r w:rsidR="00B10A62" w:rsidRPr="005573CE">
        <w:rPr>
          <w:rFonts w:ascii="Calibri" w:eastAsia="MS Mincho" w:hAnsi="Calibri" w:cs="Calibri"/>
          <w:i/>
          <w:sz w:val="22"/>
          <w:szCs w:val="22"/>
          <w:highlight w:val="yellow"/>
        </w:rPr>
        <w:t xml:space="preserve"> samt att funktion för frysvakt och lågtemperaturvakt förreglas</w:t>
      </w:r>
      <w:r w:rsidRPr="005573CE">
        <w:rPr>
          <w:rFonts w:ascii="Calibri" w:eastAsia="MS Mincho" w:hAnsi="Calibri" w:cs="Calibri"/>
          <w:i/>
          <w:sz w:val="22"/>
          <w:szCs w:val="22"/>
          <w:highlight w:val="yellow"/>
        </w:rPr>
        <w:t>.</w:t>
      </w:r>
    </w:p>
    <w:p w14:paraId="2A202FD7" w14:textId="77777777" w:rsidR="00FB55F2" w:rsidRDefault="00FB55F2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796934B6" w14:textId="77777777" w:rsidR="00E546D9" w:rsidRPr="009102EC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9102EC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5418290B" w14:textId="44BB9034" w:rsidR="00E546D9" w:rsidRPr="009102EC" w:rsidRDefault="00FB55F2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</w:t>
      </w:r>
      <w:r w:rsidR="00A96771">
        <w:rPr>
          <w:rFonts w:ascii="Calibri" w:eastAsia="MS Mincho" w:hAnsi="Calibri" w:cs="Calibri"/>
          <w:sz w:val="22"/>
          <w:szCs w:val="22"/>
        </w:rPr>
        <w:t>ypasspjäll</w:t>
      </w:r>
      <w:r w:rsidR="00E546D9" w:rsidRPr="009102EC">
        <w:rPr>
          <w:rFonts w:ascii="Calibri" w:eastAsia="MS Mincho" w:hAnsi="Calibri" w:cs="Calibri"/>
          <w:sz w:val="22"/>
          <w:szCs w:val="22"/>
        </w:rPr>
        <w:t xml:space="preserve"> ST7</w:t>
      </w:r>
      <w:r w:rsidR="00A96771">
        <w:rPr>
          <w:rFonts w:ascii="Calibri" w:eastAsia="MS Mincho" w:hAnsi="Calibri" w:cs="Calibri"/>
          <w:sz w:val="22"/>
          <w:szCs w:val="22"/>
        </w:rPr>
        <w:t>pn</w:t>
      </w:r>
      <w:r w:rsidR="00E546D9" w:rsidRPr="009102EC">
        <w:rPr>
          <w:rFonts w:ascii="Calibri" w:eastAsia="MS Mincho" w:hAnsi="Calibri" w:cs="Calibri"/>
          <w:sz w:val="22"/>
          <w:szCs w:val="22"/>
        </w:rPr>
        <w:t xml:space="preserve"> motionskörs</w:t>
      </w:r>
      <w:r w:rsidR="00B10A62">
        <w:rPr>
          <w:rFonts w:ascii="Calibri" w:eastAsia="MS Mincho" w:hAnsi="Calibri" w:cs="Calibri"/>
          <w:sz w:val="22"/>
          <w:szCs w:val="22"/>
        </w:rPr>
        <w:t xml:space="preserve"> vid normal start av aggregatet samt</w:t>
      </w:r>
      <w:r w:rsidR="00E546D9" w:rsidRPr="009102EC">
        <w:rPr>
          <w:rFonts w:ascii="Calibri" w:eastAsia="MS Mincho" w:hAnsi="Calibri" w:cs="Calibri"/>
          <w:sz w:val="22"/>
          <w:szCs w:val="22"/>
        </w:rPr>
        <w:t xml:space="preserve"> enl</w:t>
      </w:r>
      <w:r w:rsidR="00B10A62">
        <w:rPr>
          <w:rFonts w:ascii="Calibri" w:eastAsia="MS Mincho" w:hAnsi="Calibri" w:cs="Calibri"/>
          <w:sz w:val="22"/>
          <w:szCs w:val="22"/>
        </w:rPr>
        <w:t>igt</w:t>
      </w:r>
      <w:r w:rsidR="00E546D9" w:rsidRPr="009102EC">
        <w:rPr>
          <w:rFonts w:ascii="Calibri" w:eastAsia="MS Mincho" w:hAnsi="Calibri" w:cs="Calibri"/>
          <w:sz w:val="22"/>
          <w:szCs w:val="22"/>
        </w:rPr>
        <w:t xml:space="preserve"> tidsschema i DUC/PLC</w:t>
      </w:r>
      <w:r>
        <w:rPr>
          <w:rFonts w:ascii="Calibri" w:eastAsia="MS Mincho" w:hAnsi="Calibri" w:cs="Calibri"/>
          <w:sz w:val="22"/>
          <w:szCs w:val="22"/>
        </w:rPr>
        <w:t xml:space="preserve"> </w:t>
      </w:r>
      <w:r w:rsidR="00B10A62">
        <w:rPr>
          <w:rFonts w:ascii="Calibri" w:eastAsia="MS Mincho" w:hAnsi="Calibri" w:cs="Calibri"/>
          <w:sz w:val="22"/>
          <w:szCs w:val="22"/>
        </w:rPr>
        <w:t>varvid spjälle</w:t>
      </w:r>
      <w:r w:rsidR="00A96771">
        <w:rPr>
          <w:rFonts w:ascii="Calibri" w:eastAsia="MS Mincho" w:hAnsi="Calibri" w:cs="Calibri"/>
          <w:sz w:val="22"/>
          <w:szCs w:val="22"/>
        </w:rPr>
        <w:t>t</w:t>
      </w:r>
      <w:r w:rsidR="00B10A62">
        <w:rPr>
          <w:rFonts w:ascii="Calibri" w:eastAsia="MS Mincho" w:hAnsi="Calibri" w:cs="Calibri"/>
          <w:sz w:val="22"/>
          <w:szCs w:val="22"/>
        </w:rPr>
        <w:t xml:space="preserve"> först öppnas och sedan stänger</w:t>
      </w:r>
      <w:r w:rsidR="00E546D9" w:rsidRPr="009102EC">
        <w:rPr>
          <w:rFonts w:ascii="Calibri" w:eastAsia="MS Mincho" w:hAnsi="Calibri" w:cs="Calibri"/>
          <w:sz w:val="22"/>
          <w:szCs w:val="22"/>
        </w:rPr>
        <w:t xml:space="preserve">. </w:t>
      </w:r>
      <w:r w:rsidR="00625A20">
        <w:rPr>
          <w:rFonts w:ascii="Calibri" w:eastAsia="MS Mincho" w:hAnsi="Calibri" w:cs="Calibri"/>
          <w:sz w:val="22"/>
          <w:szCs w:val="22"/>
        </w:rPr>
        <w:t xml:space="preserve">Om aggregatet är i drift vid motionering av </w:t>
      </w:r>
      <w:r w:rsidR="00B10A62">
        <w:rPr>
          <w:rFonts w:ascii="Calibri" w:eastAsia="MS Mincho" w:hAnsi="Calibri" w:cs="Calibri"/>
          <w:sz w:val="22"/>
          <w:szCs w:val="22"/>
        </w:rPr>
        <w:t>s</w:t>
      </w:r>
      <w:r w:rsidR="00625A20"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="00625A20" w:rsidRPr="004E32EE">
        <w:rPr>
          <w:rFonts w:ascii="Calibri" w:eastAsia="MS Mincho" w:hAnsi="Calibri" w:cs="Calibri"/>
          <w:sz w:val="22"/>
          <w:szCs w:val="22"/>
        </w:rPr>
        <w:t xml:space="preserve"> </w:t>
      </w:r>
      <w:r w:rsidR="00E546D9" w:rsidRPr="009102EC">
        <w:rPr>
          <w:rFonts w:ascii="Calibri" w:eastAsia="MS Mincho" w:hAnsi="Calibri" w:cs="Calibri"/>
          <w:sz w:val="22"/>
          <w:szCs w:val="22"/>
        </w:rPr>
        <w:t>Om spjälläge indikeras felaktigt blockeras uppstart av aggregatet och larm avges. Indikeras felaktigt spjälläge under drift stoppas aggregatet och larm avges.</w:t>
      </w:r>
    </w:p>
    <w:p w14:paraId="3DEB7FCF" w14:textId="77777777" w:rsidR="00E546D9" w:rsidRPr="009102EC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0E9308DC" w14:textId="57400FE6" w:rsidR="00E546D9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4FAED4F4" w14:textId="012C6BC9" w:rsidR="005573CE" w:rsidRDefault="005573CE" w:rsidP="00E546D9">
      <w:pPr>
        <w:rPr>
          <w:rFonts w:ascii="Calibri" w:eastAsia="MS Mincho" w:hAnsi="Calibri" w:cs="Calibri"/>
          <w:sz w:val="22"/>
          <w:szCs w:val="22"/>
        </w:rPr>
      </w:pPr>
    </w:p>
    <w:p w14:paraId="202FBB03" w14:textId="183B1A10" w:rsidR="005573CE" w:rsidRPr="005573CE" w:rsidRDefault="005573CE" w:rsidP="00E546D9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  <w:r w:rsidRPr="005573CE">
        <w:rPr>
          <w:rFonts w:ascii="Calibri" w:eastAsia="MS Mincho" w:hAnsi="Calibri" w:cs="Calibri"/>
          <w:b/>
          <w:sz w:val="22"/>
          <w:szCs w:val="22"/>
          <w:highlight w:val="yellow"/>
        </w:rPr>
        <w:t>Motion och kontroll av brandgasfläkt</w:t>
      </w:r>
    </w:p>
    <w:p w14:paraId="2E639DDF" w14:textId="70978884" w:rsidR="005573CE" w:rsidRPr="005573CE" w:rsidRDefault="005573CE" w:rsidP="00E546D9">
      <w:pPr>
        <w:rPr>
          <w:rFonts w:ascii="Calibri" w:eastAsia="MS Mincho" w:hAnsi="Calibri" w:cs="Calibri"/>
          <w:i/>
          <w:sz w:val="22"/>
          <w:szCs w:val="22"/>
        </w:rPr>
      </w:pPr>
      <w:r w:rsidRPr="005573CE">
        <w:rPr>
          <w:rFonts w:ascii="Calibri" w:eastAsia="MS Mincho" w:hAnsi="Calibri" w:cs="Calibri"/>
          <w:i/>
          <w:sz w:val="22"/>
          <w:szCs w:val="22"/>
          <w:highlight w:val="yellow"/>
        </w:rPr>
        <w:t>Utreds i projektet om det görs i samband med systematiskt brandskyddskontroll.</w:t>
      </w:r>
    </w:p>
    <w:p w14:paraId="39C79F89" w14:textId="77777777" w:rsidR="006C6A69" w:rsidRPr="009102EC" w:rsidRDefault="006C6A69" w:rsidP="00E546D9">
      <w:pPr>
        <w:keepNext/>
        <w:rPr>
          <w:rFonts w:ascii="Calibri" w:hAnsi="Calibri" w:cs="Calibri"/>
          <w:b/>
          <w:sz w:val="22"/>
          <w:szCs w:val="22"/>
        </w:rPr>
      </w:pPr>
    </w:p>
    <w:p w14:paraId="3A402CC7" w14:textId="77777777" w:rsidR="00E546D9" w:rsidRPr="009102EC" w:rsidRDefault="00E546D9" w:rsidP="00E546D9">
      <w:pPr>
        <w:keepNext/>
        <w:rPr>
          <w:rFonts w:ascii="Calibri" w:hAnsi="Calibri" w:cs="Calibri"/>
          <w:sz w:val="22"/>
          <w:szCs w:val="22"/>
        </w:rPr>
      </w:pPr>
      <w:r w:rsidRPr="009102EC">
        <w:rPr>
          <w:rFonts w:ascii="Calibri" w:hAnsi="Calibri" w:cs="Calibri"/>
          <w:b/>
          <w:sz w:val="22"/>
          <w:szCs w:val="22"/>
        </w:rPr>
        <w:t>Förreglingar</w:t>
      </w:r>
    </w:p>
    <w:p w14:paraId="4B02983F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9102EC">
        <w:rPr>
          <w:rFonts w:ascii="Calibri" w:eastAsia="MS Mincho" w:hAnsi="Calibri" w:cs="Calibri"/>
          <w:sz w:val="22"/>
          <w:szCs w:val="22"/>
        </w:rPr>
        <w:t>.</w:t>
      </w:r>
      <w:r w:rsidRPr="009102EC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3D978D71" w14:textId="77777777" w:rsidR="00E546D9" w:rsidRPr="009102EC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a</w:t>
      </w:r>
      <w:r w:rsidR="00E546D9" w:rsidRPr="009102EC">
        <w:rPr>
          <w:rFonts w:ascii="Calibri" w:eastAsia="MS Mincho" w:hAnsi="Calibri" w:cs="Calibri"/>
          <w:sz w:val="22"/>
          <w:szCs w:val="22"/>
        </w:rPr>
        <w:t>ggregatet</w:t>
      </w:r>
      <w:r w:rsidRPr="009102EC">
        <w:rPr>
          <w:rFonts w:ascii="Calibri" w:eastAsia="MS Mincho" w:hAnsi="Calibri" w:cs="Calibri"/>
          <w:sz w:val="22"/>
          <w:szCs w:val="22"/>
        </w:rPr>
        <w:t>.</w:t>
      </w:r>
      <w:r w:rsidR="00E546D9" w:rsidRPr="009102EC">
        <w:rPr>
          <w:rFonts w:ascii="Calibri" w:eastAsia="MS Mincho" w:hAnsi="Calibri" w:cs="Calibri"/>
          <w:sz w:val="22"/>
          <w:szCs w:val="22"/>
        </w:rPr>
        <w:t xml:space="preserve"> </w:t>
      </w:r>
    </w:p>
    <w:p w14:paraId="7A19F8BF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5168A947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3732E63B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36B72C51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2C2BF2D3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Ändlägeskontakter i spjäll ST21 resp ST22 förreglar </w:t>
      </w:r>
      <w:r w:rsidR="00CD7516" w:rsidRPr="009102EC">
        <w:rPr>
          <w:rFonts w:ascii="Calibri" w:eastAsia="MS Mincho" w:hAnsi="Calibri" w:cs="Calibri"/>
          <w:sz w:val="22"/>
          <w:szCs w:val="22"/>
        </w:rPr>
        <w:t>fläktar.</w:t>
      </w:r>
      <w:r w:rsidRPr="009102EC">
        <w:rPr>
          <w:rFonts w:ascii="Calibri" w:eastAsia="MS Mincho" w:hAnsi="Calibri" w:cs="Calibri"/>
          <w:sz w:val="22"/>
          <w:szCs w:val="22"/>
        </w:rPr>
        <w:t xml:space="preserve"> Spjäll</w:t>
      </w:r>
    </w:p>
    <w:p w14:paraId="2D0F4280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ska vara </w:t>
      </w:r>
      <w:r w:rsidR="00CD7516" w:rsidRPr="009102EC">
        <w:rPr>
          <w:rFonts w:ascii="Calibri" w:eastAsia="MS Mincho" w:hAnsi="Calibri" w:cs="Calibri"/>
          <w:sz w:val="22"/>
          <w:szCs w:val="22"/>
        </w:rPr>
        <w:t>öppna</w:t>
      </w:r>
      <w:r w:rsidRPr="009102EC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3D76E4AB" w14:textId="77777777" w:rsidR="00E546D9" w:rsidRPr="009102EC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152F487E" w14:textId="77777777" w:rsidR="005F1920" w:rsidRPr="009102EC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51FCD17B" w14:textId="77777777" w:rsidR="00E546D9" w:rsidRPr="009102EC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6AFD2F00" w14:textId="77777777" w:rsidR="009E6553" w:rsidRPr="009102EC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9102EC">
        <w:rPr>
          <w:rFonts w:ascii="Calibri" w:hAnsi="Calibri" w:cs="Calibri"/>
          <w:b/>
          <w:szCs w:val="24"/>
          <w:u w:val="single"/>
        </w:rPr>
        <w:t>MÄTNING</w:t>
      </w:r>
    </w:p>
    <w:p w14:paraId="0E01129B" w14:textId="77777777" w:rsidR="009E6553" w:rsidRPr="009102EC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5A3384AC" w14:textId="77777777" w:rsidR="006A376F" w:rsidRPr="009102EC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9102EC">
        <w:rPr>
          <w:rFonts w:ascii="Calibri" w:hAnsi="Calibri" w:cs="Calibri"/>
          <w:b/>
          <w:sz w:val="22"/>
          <w:szCs w:val="22"/>
        </w:rPr>
        <w:t>Verkningsgradsberäkning</w:t>
      </w:r>
    </w:p>
    <w:p w14:paraId="05759574" w14:textId="77777777" w:rsidR="006A376F" w:rsidRPr="009102EC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0AF323E3" w14:textId="77777777" w:rsidR="004E2483" w:rsidRPr="009102EC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9102EC">
        <w:rPr>
          <w:rFonts w:ascii="Calibri" w:eastAsia="MS Mincho" w:hAnsi="Calibri" w:cs="Calibri"/>
          <w:sz w:val="22"/>
          <w:szCs w:val="22"/>
        </w:rPr>
        <w:t>temperatur</w:t>
      </w:r>
      <w:r w:rsidRPr="009102EC">
        <w:rPr>
          <w:rFonts w:ascii="Calibri" w:eastAsia="MS Mincho" w:hAnsi="Calibri" w:cs="Calibri"/>
          <w:sz w:val="22"/>
          <w:szCs w:val="22"/>
        </w:rPr>
        <w:t>givare</w:t>
      </w:r>
      <w:r w:rsidR="004E2483" w:rsidRPr="009102EC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9102EC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9102EC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9102EC">
        <w:rPr>
          <w:rFonts w:ascii="Calibri" w:eastAsia="MS Mincho" w:hAnsi="Calibri" w:cs="Calibri"/>
          <w:sz w:val="22"/>
          <w:szCs w:val="22"/>
        </w:rPr>
        <w:t>GT</w:t>
      </w:r>
      <w:r w:rsidR="004E2483" w:rsidRPr="009102EC">
        <w:rPr>
          <w:rFonts w:ascii="Calibri" w:eastAsia="MS Mincho" w:hAnsi="Calibri" w:cs="Calibri"/>
          <w:sz w:val="22"/>
          <w:szCs w:val="22"/>
        </w:rPr>
        <w:t>31</w:t>
      </w:r>
      <w:r w:rsidRPr="009102EC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9102EC">
        <w:rPr>
          <w:rFonts w:ascii="Calibri" w:eastAsia="MS Mincho" w:hAnsi="Calibri" w:cs="Calibri"/>
          <w:sz w:val="22"/>
          <w:szCs w:val="22"/>
        </w:rPr>
        <w:t xml:space="preserve"> avluft </w:t>
      </w:r>
      <w:r w:rsidRPr="009102EC">
        <w:rPr>
          <w:rFonts w:ascii="Calibri" w:eastAsia="MS Mincho" w:hAnsi="Calibri" w:cs="Calibri"/>
          <w:sz w:val="22"/>
          <w:szCs w:val="22"/>
        </w:rPr>
        <w:t>GT4</w:t>
      </w:r>
      <w:r w:rsidR="004E2483" w:rsidRPr="009102EC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2CB47D67" w14:textId="77777777" w:rsidR="006A376F" w:rsidRPr="009102EC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((GT</w:t>
      </w:r>
      <w:r w:rsidR="00A85797" w:rsidRPr="009102EC">
        <w:rPr>
          <w:rFonts w:ascii="Calibri" w:eastAsia="MS Mincho" w:hAnsi="Calibri" w:cs="Calibri"/>
          <w:sz w:val="22"/>
          <w:szCs w:val="22"/>
        </w:rPr>
        <w:t>3</w:t>
      </w:r>
      <w:r w:rsidRPr="009102EC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9102EC">
        <w:rPr>
          <w:rFonts w:ascii="Calibri" w:eastAsia="MS Mincho" w:hAnsi="Calibri" w:cs="Calibri"/>
          <w:sz w:val="22"/>
          <w:szCs w:val="22"/>
        </w:rPr>
        <w:t>3</w:t>
      </w:r>
      <w:r w:rsidRPr="009102EC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9102EC">
        <w:rPr>
          <w:rFonts w:ascii="Calibri" w:eastAsia="MS Mincho" w:hAnsi="Calibri" w:cs="Calibri"/>
          <w:sz w:val="22"/>
          <w:szCs w:val="22"/>
        </w:rPr>
        <w:t>.</w:t>
      </w:r>
    </w:p>
    <w:p w14:paraId="233BAC44" w14:textId="77777777" w:rsidR="006A376F" w:rsidRPr="009102EC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434C69FF" w14:textId="77777777" w:rsidR="006A376F" w:rsidRPr="009102EC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9102EC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9102EC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9102EC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658B2570" w14:textId="77777777" w:rsidR="006A376F" w:rsidRPr="009102EC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Aggregat är i</w:t>
      </w:r>
      <w:r w:rsidR="009102EC" w:rsidRPr="009102EC">
        <w:rPr>
          <w:rFonts w:ascii="Calibri" w:eastAsia="MS Mincho" w:hAnsi="Calibri" w:cs="Calibri"/>
          <w:sz w:val="22"/>
          <w:szCs w:val="22"/>
        </w:rPr>
        <w:t xml:space="preserve"> </w:t>
      </w:r>
      <w:r w:rsidRPr="009102EC">
        <w:rPr>
          <w:rFonts w:ascii="Calibri" w:eastAsia="MS Mincho" w:hAnsi="Calibri" w:cs="Calibri"/>
          <w:sz w:val="22"/>
          <w:szCs w:val="22"/>
        </w:rPr>
        <w:t>drift.</w:t>
      </w:r>
    </w:p>
    <w:p w14:paraId="262836AB" w14:textId="6A97ECC9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Återvinningen i max.</w:t>
      </w:r>
    </w:p>
    <w:p w14:paraId="6163C950" w14:textId="535754A7" w:rsidR="00FB55F2" w:rsidRPr="009102EC" w:rsidRDefault="00FB55F2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</w:t>
      </w:r>
      <w:r w:rsidR="00364564">
        <w:rPr>
          <w:rFonts w:ascii="Calibri" w:eastAsia="MS Mincho" w:hAnsi="Calibri" w:cs="Calibri"/>
          <w:sz w:val="22"/>
          <w:szCs w:val="22"/>
        </w:rPr>
        <w:t xml:space="preserve"> är aktivt</w:t>
      </w:r>
      <w:r>
        <w:rPr>
          <w:rFonts w:ascii="Calibri" w:eastAsia="MS Mincho" w:hAnsi="Calibri" w:cs="Calibri"/>
          <w:sz w:val="22"/>
          <w:szCs w:val="22"/>
        </w:rPr>
        <w:t>.</w:t>
      </w:r>
    </w:p>
    <w:p w14:paraId="6FC6170F" w14:textId="77777777" w:rsidR="006A376F" w:rsidRPr="009102EC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1D6F8B98" w14:textId="1FDB41AE" w:rsidR="006A376F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9102EC">
        <w:rPr>
          <w:rFonts w:ascii="Calibri" w:eastAsia="MS Mincho" w:hAnsi="Calibri" w:cs="Calibri"/>
          <w:sz w:val="22"/>
          <w:szCs w:val="22"/>
        </w:rPr>
        <w:t>Larm återställs om något villkor upphör</w:t>
      </w:r>
      <w:r w:rsidRPr="009102EC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9102EC">
        <w:rPr>
          <w:rFonts w:ascii="Calibri" w:eastAsia="MS Mincho" w:hAnsi="Calibri" w:cs="Calibri"/>
          <w:sz w:val="22"/>
          <w:szCs w:val="22"/>
        </w:rPr>
        <w:t>att gälla.</w:t>
      </w:r>
    </w:p>
    <w:p w14:paraId="39737957" w14:textId="1E02E33D" w:rsidR="00934087" w:rsidRDefault="00934087" w:rsidP="006A376F">
      <w:pPr>
        <w:rPr>
          <w:rFonts w:ascii="Calibri" w:eastAsia="MS Mincho" w:hAnsi="Calibri" w:cs="Calibri"/>
          <w:sz w:val="22"/>
          <w:szCs w:val="22"/>
        </w:rPr>
      </w:pPr>
    </w:p>
    <w:p w14:paraId="6FD44C76" w14:textId="30AEB05A" w:rsidR="00934087" w:rsidRPr="00161C2A" w:rsidRDefault="00641EA4" w:rsidP="00161C2A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3" w:name="_Hlk4409188"/>
      <w:r>
        <w:rPr>
          <w:rFonts w:ascii="Calibri" w:hAnsi="Calibri" w:cs="Calibri"/>
          <w:b/>
          <w:sz w:val="28"/>
          <w:szCs w:val="28"/>
          <w:u w:val="single"/>
        </w:rPr>
        <w:br w:type="column"/>
      </w:r>
      <w:r w:rsidR="00954758"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F7134C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3"/>
    <w:p w14:paraId="2F216787" w14:textId="77777777" w:rsidR="00E15E9A" w:rsidRDefault="00E15E9A" w:rsidP="00E15E9A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2F8D67E8" w14:textId="77777777" w:rsidR="00E15E9A" w:rsidRDefault="00E15E9A" w:rsidP="00E15E9A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5B4B047C" w14:textId="77777777" w:rsidR="00B8138A" w:rsidRPr="009102EC" w:rsidRDefault="00B8138A" w:rsidP="00E127CD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59A14857" w14:textId="77777777" w:rsidR="00B8138A" w:rsidRPr="009102EC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1B611184" w14:textId="77777777" w:rsidR="00B8138A" w:rsidRPr="009102EC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9102EC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  <w:r w:rsidRPr="009102EC">
        <w:rPr>
          <w:rFonts w:ascii="Calibri" w:hAnsi="Calibri" w:cs="Calibri"/>
          <w:b/>
          <w:sz w:val="28"/>
          <w:u w:val="single"/>
        </w:rPr>
        <w:br w:type="page"/>
      </w:r>
    </w:p>
    <w:p w14:paraId="75E9BB9C" w14:textId="77777777" w:rsidR="00C90A32" w:rsidRPr="009102EC" w:rsidRDefault="005F1920" w:rsidP="000D348F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9102EC">
        <w:rPr>
          <w:rFonts w:ascii="Calibri" w:hAnsi="Calibri" w:cs="Calibri"/>
          <w:b/>
          <w:szCs w:val="24"/>
          <w:u w:val="single"/>
        </w:rPr>
        <w:lastRenderedPageBreak/>
        <w:t>LARM</w:t>
      </w:r>
    </w:p>
    <w:p w14:paraId="22CF3487" w14:textId="77777777" w:rsidR="00C90A32" w:rsidRPr="009102EC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3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134"/>
        <w:gridCol w:w="851"/>
        <w:gridCol w:w="850"/>
        <w:gridCol w:w="851"/>
        <w:gridCol w:w="1355"/>
        <w:gridCol w:w="6441"/>
      </w:tblGrid>
      <w:tr w:rsidR="0024218B" w:rsidRPr="009102EC" w14:paraId="5235462B" w14:textId="77777777" w:rsidTr="002B6C4E">
        <w:trPr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021EE568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33389860" w14:textId="6DAE82D4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76536965" w14:textId="1CBF2B53" w:rsidR="0024218B" w:rsidRPr="009102EC" w:rsidRDefault="00FE64C9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78FF44BF" w14:textId="77777777" w:rsidR="0024218B" w:rsidRPr="009102EC" w:rsidRDefault="0024218B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73FD4A4C" w14:textId="77777777" w:rsidR="0024218B" w:rsidRPr="009102EC" w:rsidRDefault="0024218B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571829A3" w14:textId="77777777" w:rsidR="0024218B" w:rsidRPr="009102EC" w:rsidRDefault="0024218B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55023EEF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24218B" w:rsidRPr="009102EC" w14:paraId="37E75E3A" w14:textId="77777777" w:rsidTr="002B6C4E">
        <w:tc>
          <w:tcPr>
            <w:tcW w:w="2830" w:type="dxa"/>
            <w:tcBorders>
              <w:top w:val="single" w:sz="4" w:space="0" w:color="auto"/>
            </w:tcBorders>
          </w:tcPr>
          <w:p w14:paraId="60D1B650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D2D42F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4BFAF8" w14:textId="1D3A7CCF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5E7E91D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E6E263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087DC89" w14:textId="77777777" w:rsidR="0024218B" w:rsidRPr="009102EC" w:rsidRDefault="0024218B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41" w:type="dxa"/>
            <w:tcBorders>
              <w:top w:val="single" w:sz="4" w:space="0" w:color="auto"/>
            </w:tcBorders>
          </w:tcPr>
          <w:p w14:paraId="27245541" w14:textId="77777777" w:rsidR="0024218B" w:rsidRPr="009102EC" w:rsidRDefault="0024218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218B" w:rsidRPr="009102EC" w14:paraId="018C5A15" w14:textId="77777777" w:rsidTr="002B6C4E">
        <w:tc>
          <w:tcPr>
            <w:tcW w:w="2830" w:type="dxa"/>
            <w:vAlign w:val="center"/>
          </w:tcPr>
          <w:p w14:paraId="4216B914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4" w:type="dxa"/>
            <w:vAlign w:val="center"/>
          </w:tcPr>
          <w:p w14:paraId="3E875113" w14:textId="7E9C0749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7CC6FE37" w14:textId="7A89928D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79138EE5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7E5DDE66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7229EEF4" w14:textId="3ECCF0DE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9102E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441" w:type="dxa"/>
            <w:vAlign w:val="center"/>
          </w:tcPr>
          <w:p w14:paraId="4DC1093D" w14:textId="7B0F6C0A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24218B" w:rsidRPr="009102EC" w14:paraId="55E1BD6B" w14:textId="77777777" w:rsidTr="002B6C4E">
        <w:tc>
          <w:tcPr>
            <w:tcW w:w="2830" w:type="dxa"/>
            <w:vAlign w:val="center"/>
          </w:tcPr>
          <w:p w14:paraId="006880D8" w14:textId="042B31F3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TF1_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HM</w:t>
            </w:r>
          </w:p>
        </w:tc>
        <w:tc>
          <w:tcPr>
            <w:tcW w:w="1134" w:type="dxa"/>
            <w:vAlign w:val="center"/>
          </w:tcPr>
          <w:p w14:paraId="30B6A052" w14:textId="42D07162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center"/>
          </w:tcPr>
          <w:p w14:paraId="44238E33" w14:textId="3A98D8F8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50" w:type="dxa"/>
            <w:vAlign w:val="center"/>
          </w:tcPr>
          <w:p w14:paraId="2313148E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E084761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0EA72C22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441" w:type="dxa"/>
            <w:vAlign w:val="center"/>
          </w:tcPr>
          <w:p w14:paraId="3E54CA4D" w14:textId="19B0C72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24218B" w:rsidRPr="009102EC" w14:paraId="72A4F014" w14:textId="77777777" w:rsidTr="002B6C4E">
        <w:tc>
          <w:tcPr>
            <w:tcW w:w="2830" w:type="dxa"/>
            <w:vAlign w:val="center"/>
          </w:tcPr>
          <w:p w14:paraId="502C9CB8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4" w:type="dxa"/>
            <w:vAlign w:val="center"/>
          </w:tcPr>
          <w:p w14:paraId="1EDD2D1D" w14:textId="519A8BCD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5A85196E" w14:textId="6833896B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3F2D81F4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4FDF442F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4347910C" w14:textId="7C6A85BD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9102E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441" w:type="dxa"/>
            <w:vAlign w:val="center"/>
          </w:tcPr>
          <w:p w14:paraId="2B944843" w14:textId="2DD4DF0A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24218B" w:rsidRPr="009102EC" w14:paraId="79AC53EB" w14:textId="77777777" w:rsidTr="002B6C4E">
        <w:tc>
          <w:tcPr>
            <w:tcW w:w="2830" w:type="dxa"/>
            <w:vAlign w:val="center"/>
          </w:tcPr>
          <w:p w14:paraId="3C9B22E1" w14:textId="79901629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FF1_</w:t>
            </w:r>
            <w:r w:rsidRPr="00161C2A">
              <w:rPr>
                <w:rFonts w:ascii="Calibri" w:eastAsia="MS Mincho" w:hAnsi="Calibri" w:cs="Calibri"/>
                <w:sz w:val="22"/>
                <w:szCs w:val="22"/>
              </w:rPr>
              <w:t>HM</w:t>
            </w:r>
          </w:p>
        </w:tc>
        <w:tc>
          <w:tcPr>
            <w:tcW w:w="1134" w:type="dxa"/>
            <w:vAlign w:val="center"/>
          </w:tcPr>
          <w:p w14:paraId="15CD3D61" w14:textId="30F2111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center"/>
          </w:tcPr>
          <w:p w14:paraId="2695F612" w14:textId="56C169C1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50" w:type="dxa"/>
            <w:vAlign w:val="center"/>
          </w:tcPr>
          <w:p w14:paraId="620DCC55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664B0C5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1FDE51E1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441" w:type="dxa"/>
            <w:vAlign w:val="center"/>
          </w:tcPr>
          <w:p w14:paraId="2EF7F630" w14:textId="5A7D3B21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24218B" w:rsidRPr="009102EC" w14:paraId="74AB55E4" w14:textId="77777777" w:rsidTr="002B6C4E">
        <w:tc>
          <w:tcPr>
            <w:tcW w:w="2830" w:type="dxa"/>
            <w:vAlign w:val="center"/>
          </w:tcPr>
          <w:p w14:paraId="2C82D25F" w14:textId="6B0B5AE5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FF2_</w:t>
            </w:r>
            <w:r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SB</w:t>
            </w:r>
          </w:p>
        </w:tc>
        <w:tc>
          <w:tcPr>
            <w:tcW w:w="1134" w:type="dxa"/>
            <w:vAlign w:val="center"/>
          </w:tcPr>
          <w:p w14:paraId="27032511" w14:textId="51865C1F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51" w:type="dxa"/>
            <w:vAlign w:val="center"/>
          </w:tcPr>
          <w:p w14:paraId="31CD3E42" w14:textId="6F85DB92" w:rsidR="0024218B" w:rsidRPr="007330E9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50" w:type="dxa"/>
            <w:vAlign w:val="center"/>
          </w:tcPr>
          <w:p w14:paraId="29DA4936" w14:textId="2DAAE5F3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36377149" w14:textId="10445E57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801E11A" w14:textId="281DB78C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60</w:t>
            </w: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min.</w:t>
            </w:r>
          </w:p>
        </w:tc>
        <w:tc>
          <w:tcPr>
            <w:tcW w:w="6441" w:type="dxa"/>
            <w:vAlign w:val="center"/>
          </w:tcPr>
          <w:p w14:paraId="4B256548" w14:textId="1152392F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Säkerhetsbrytare för brandgasfläkt</w:t>
            </w: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i frånläge</w:t>
            </w:r>
          </w:p>
        </w:tc>
      </w:tr>
      <w:tr w:rsidR="0024218B" w:rsidRPr="009102EC" w14:paraId="14C02DB0" w14:textId="77777777" w:rsidTr="002B6C4E">
        <w:tc>
          <w:tcPr>
            <w:tcW w:w="2830" w:type="dxa"/>
            <w:vAlign w:val="center"/>
          </w:tcPr>
          <w:p w14:paraId="6CB36FE3" w14:textId="24D12198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FF2_HM</w:t>
            </w:r>
          </w:p>
        </w:tc>
        <w:tc>
          <w:tcPr>
            <w:tcW w:w="1134" w:type="dxa"/>
            <w:vAlign w:val="center"/>
          </w:tcPr>
          <w:p w14:paraId="45539FFD" w14:textId="2A88F704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C</w:t>
            </w:r>
          </w:p>
        </w:tc>
        <w:tc>
          <w:tcPr>
            <w:tcW w:w="851" w:type="dxa"/>
            <w:vAlign w:val="center"/>
          </w:tcPr>
          <w:p w14:paraId="3AD837D3" w14:textId="6CCD223C" w:rsidR="0024218B" w:rsidRPr="007330E9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38</w:t>
            </w:r>
          </w:p>
        </w:tc>
        <w:tc>
          <w:tcPr>
            <w:tcW w:w="850" w:type="dxa"/>
            <w:vAlign w:val="center"/>
          </w:tcPr>
          <w:p w14:paraId="13E263E9" w14:textId="77777777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F1F9558" w14:textId="77777777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9B1378C" w14:textId="3C2B58BB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30 min.</w:t>
            </w:r>
          </w:p>
        </w:tc>
        <w:tc>
          <w:tcPr>
            <w:tcW w:w="6441" w:type="dxa"/>
            <w:vAlign w:val="center"/>
          </w:tcPr>
          <w:p w14:paraId="0EACC2F7" w14:textId="1A686B89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Handmanöver frånluftsfläkt</w:t>
            </w:r>
          </w:p>
        </w:tc>
      </w:tr>
      <w:tr w:rsidR="0024218B" w:rsidRPr="009102EC" w14:paraId="4404790D" w14:textId="77777777" w:rsidTr="002B6C4E">
        <w:tc>
          <w:tcPr>
            <w:tcW w:w="2830" w:type="dxa"/>
            <w:vAlign w:val="center"/>
          </w:tcPr>
          <w:p w14:paraId="631C5F52" w14:textId="1E1730CE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4" w:type="dxa"/>
            <w:vAlign w:val="center"/>
          </w:tcPr>
          <w:p w14:paraId="544EE620" w14:textId="6379218D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5281BDDB" w14:textId="7149DC5E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565D5811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6087863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1DFF639B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699CEB87" w14:textId="32F227BC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 w:rsidR="003067C4"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24218B" w:rsidRPr="009102EC" w14:paraId="398BB761" w14:textId="77777777" w:rsidTr="002B6C4E">
        <w:tc>
          <w:tcPr>
            <w:tcW w:w="2830" w:type="dxa"/>
            <w:vAlign w:val="center"/>
          </w:tcPr>
          <w:p w14:paraId="7AA4CDD9" w14:textId="7AB80BF9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4" w:type="dxa"/>
            <w:vAlign w:val="center"/>
          </w:tcPr>
          <w:p w14:paraId="1ABAAE6C" w14:textId="39091AE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1F79EDC7" w14:textId="158B4072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23A3AD28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36A468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204E118F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6E046460" w14:textId="0EEB1D49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 w:rsidR="003067C4"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24218B" w:rsidRPr="009102EC" w14:paraId="1538D1E5" w14:textId="77777777" w:rsidTr="002B6C4E">
        <w:tc>
          <w:tcPr>
            <w:tcW w:w="2830" w:type="dxa"/>
            <w:vAlign w:val="center"/>
          </w:tcPr>
          <w:p w14:paraId="4006CB7F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102EC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4" w:type="dxa"/>
            <w:vAlign w:val="center"/>
          </w:tcPr>
          <w:p w14:paraId="61A7B3DA" w14:textId="2D59F359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5FB99702" w14:textId="5A9075A0" w:rsidR="0024218B" w:rsidRPr="009102EC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6DE319B1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C5D7FB5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69F90583" w14:textId="77777777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441" w:type="dxa"/>
            <w:vAlign w:val="center"/>
          </w:tcPr>
          <w:p w14:paraId="11556CBA" w14:textId="6CCF1FA8" w:rsidR="0024218B" w:rsidRPr="009102EC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102EC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24218B" w:rsidRPr="009102EC" w14:paraId="5FB9FBB2" w14:textId="77777777" w:rsidTr="002B6C4E">
        <w:tc>
          <w:tcPr>
            <w:tcW w:w="2830" w:type="dxa"/>
            <w:vAlign w:val="center"/>
          </w:tcPr>
          <w:p w14:paraId="426D374A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4" w:type="dxa"/>
            <w:vAlign w:val="center"/>
          </w:tcPr>
          <w:p w14:paraId="412EF14A" w14:textId="27F44233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72EEE799" w14:textId="7F578F5E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50" w:type="dxa"/>
            <w:vAlign w:val="center"/>
          </w:tcPr>
          <w:p w14:paraId="5237D0FE" w14:textId="39736371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51" w:type="dxa"/>
            <w:vAlign w:val="center"/>
          </w:tcPr>
          <w:p w14:paraId="42597637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7D1902EE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3 min.</w:t>
            </w:r>
          </w:p>
        </w:tc>
        <w:tc>
          <w:tcPr>
            <w:tcW w:w="6441" w:type="dxa"/>
            <w:vAlign w:val="center"/>
          </w:tcPr>
          <w:p w14:paraId="43925454" w14:textId="60FE5B54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24218B" w:rsidRPr="009102EC" w14:paraId="19BA57B5" w14:textId="77777777" w:rsidTr="002B6C4E">
        <w:tc>
          <w:tcPr>
            <w:tcW w:w="2830" w:type="dxa"/>
            <w:vAlign w:val="center"/>
          </w:tcPr>
          <w:p w14:paraId="7CF9CC0E" w14:textId="7EAE20C4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4" w:type="dxa"/>
            <w:vAlign w:val="center"/>
          </w:tcPr>
          <w:p w14:paraId="23B645BA" w14:textId="609C766B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center"/>
          </w:tcPr>
          <w:p w14:paraId="1616209C" w14:textId="4AFA8E45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50" w:type="dxa"/>
            <w:vAlign w:val="center"/>
          </w:tcPr>
          <w:p w14:paraId="69EDCD52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2EABC05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623C07F9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441" w:type="dxa"/>
            <w:vAlign w:val="center"/>
          </w:tcPr>
          <w:p w14:paraId="340AB479" w14:textId="1902838E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24218B" w:rsidRPr="009102EC" w14:paraId="612D0985" w14:textId="77777777" w:rsidTr="002B6C4E">
        <w:tc>
          <w:tcPr>
            <w:tcW w:w="2830" w:type="dxa"/>
            <w:vAlign w:val="center"/>
          </w:tcPr>
          <w:p w14:paraId="1CC374C0" w14:textId="214ECC38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4" w:type="dxa"/>
            <w:vAlign w:val="center"/>
          </w:tcPr>
          <w:p w14:paraId="1956FC3C" w14:textId="6D77C32E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1162B3DB" w14:textId="3042BE43" w:rsidR="0024218B" w:rsidRPr="0080362F" w:rsidRDefault="0010791D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50" w:type="dxa"/>
            <w:vAlign w:val="center"/>
          </w:tcPr>
          <w:p w14:paraId="129AA4B0" w14:textId="0A76EC75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51" w:type="dxa"/>
            <w:vAlign w:val="center"/>
          </w:tcPr>
          <w:p w14:paraId="51ACBC64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6AC43AF7" w14:textId="2F26B195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441" w:type="dxa"/>
            <w:vAlign w:val="center"/>
          </w:tcPr>
          <w:p w14:paraId="0517127D" w14:textId="107D907E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24218B" w:rsidRPr="009102EC" w14:paraId="1AF91268" w14:textId="77777777" w:rsidTr="002B6C4E">
        <w:tc>
          <w:tcPr>
            <w:tcW w:w="2830" w:type="dxa"/>
            <w:vAlign w:val="center"/>
          </w:tcPr>
          <w:p w14:paraId="17D3116E" w14:textId="66FD48B9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4" w:type="dxa"/>
            <w:vAlign w:val="center"/>
          </w:tcPr>
          <w:p w14:paraId="4D51242F" w14:textId="2687B386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175061D6" w14:textId="1A5E00F4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01C5FD0D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38998F1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0BD1863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215D7FB5" w14:textId="3C1CE433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24218B" w:rsidRPr="009102EC" w14:paraId="184C60DE" w14:textId="77777777" w:rsidTr="002B6C4E">
        <w:tc>
          <w:tcPr>
            <w:tcW w:w="2830" w:type="dxa"/>
            <w:vAlign w:val="center"/>
          </w:tcPr>
          <w:p w14:paraId="46B02A0C" w14:textId="7CFA7CBF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GT81_FT</w:t>
            </w:r>
          </w:p>
        </w:tc>
        <w:tc>
          <w:tcPr>
            <w:tcW w:w="1134" w:type="dxa"/>
            <w:vAlign w:val="center"/>
          </w:tcPr>
          <w:p w14:paraId="601A5D31" w14:textId="3EFEE03D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51" w:type="dxa"/>
            <w:vAlign w:val="center"/>
          </w:tcPr>
          <w:p w14:paraId="6F49E63F" w14:textId="69525CBC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center"/>
          </w:tcPr>
          <w:p w14:paraId="01130191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512FC2C2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304F7754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441" w:type="dxa"/>
            <w:vAlign w:val="center"/>
          </w:tcPr>
          <w:p w14:paraId="73A19134" w14:textId="3B6B5BBC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24218B" w:rsidRPr="009102EC" w14:paraId="6B5EC95D" w14:textId="77777777" w:rsidTr="002B6C4E">
        <w:tc>
          <w:tcPr>
            <w:tcW w:w="2830" w:type="dxa"/>
            <w:vAlign w:val="center"/>
          </w:tcPr>
          <w:p w14:paraId="452CEA8E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4" w:type="dxa"/>
            <w:vAlign w:val="center"/>
          </w:tcPr>
          <w:p w14:paraId="41F75667" w14:textId="52ED65B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51" w:type="dxa"/>
            <w:vAlign w:val="center"/>
          </w:tcPr>
          <w:p w14:paraId="672F357B" w14:textId="38A37EA4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14:paraId="19239F1B" w14:textId="4DAFF479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51" w:type="dxa"/>
            <w:vAlign w:val="center"/>
          </w:tcPr>
          <w:p w14:paraId="069B861C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17749599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441" w:type="dxa"/>
            <w:vAlign w:val="center"/>
          </w:tcPr>
          <w:p w14:paraId="6E9BD59D" w14:textId="20AB01A8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24218B" w:rsidRPr="009102EC" w14:paraId="3A6B2E0B" w14:textId="77777777" w:rsidTr="002B6C4E">
        <w:tc>
          <w:tcPr>
            <w:tcW w:w="2830" w:type="dxa"/>
            <w:vAlign w:val="center"/>
          </w:tcPr>
          <w:p w14:paraId="2E5FF331" w14:textId="246BFB3C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 xml:space="preserve">GT11_TL </w:t>
            </w:r>
          </w:p>
        </w:tc>
        <w:tc>
          <w:tcPr>
            <w:tcW w:w="1134" w:type="dxa"/>
            <w:vAlign w:val="center"/>
          </w:tcPr>
          <w:p w14:paraId="352ED44F" w14:textId="78640A59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320162C3" w14:textId="30988BF7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7A36A303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D189191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52953BAB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441" w:type="dxa"/>
            <w:vAlign w:val="center"/>
          </w:tcPr>
          <w:p w14:paraId="421F00B6" w14:textId="5B6B5303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24218B" w:rsidRPr="009102EC" w14:paraId="0A99650D" w14:textId="77777777" w:rsidTr="002B6C4E">
        <w:tc>
          <w:tcPr>
            <w:tcW w:w="2830" w:type="dxa"/>
            <w:vAlign w:val="center"/>
          </w:tcPr>
          <w:p w14:paraId="3CD2335D" w14:textId="07B2C47D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 w:rsidR="0044139A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4" w:type="dxa"/>
            <w:vAlign w:val="center"/>
          </w:tcPr>
          <w:p w14:paraId="1993D112" w14:textId="30EDF59D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51" w:type="dxa"/>
            <w:vAlign w:val="center"/>
          </w:tcPr>
          <w:p w14:paraId="670948AE" w14:textId="59FFD1EC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center"/>
          </w:tcPr>
          <w:p w14:paraId="6A362981" w14:textId="6B5A7F76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51" w:type="dxa"/>
            <w:vAlign w:val="center"/>
          </w:tcPr>
          <w:p w14:paraId="3AE32217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369F993C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441" w:type="dxa"/>
            <w:vAlign w:val="center"/>
          </w:tcPr>
          <w:p w14:paraId="23C65436" w14:textId="3F5C70C8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24218B" w:rsidRPr="009102EC" w14:paraId="54DCFCFE" w14:textId="77777777" w:rsidTr="002B6C4E">
        <w:tc>
          <w:tcPr>
            <w:tcW w:w="2830" w:type="dxa"/>
            <w:vAlign w:val="center"/>
          </w:tcPr>
          <w:p w14:paraId="39C65780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4" w:type="dxa"/>
            <w:vAlign w:val="center"/>
          </w:tcPr>
          <w:p w14:paraId="6183EB53" w14:textId="33F4567C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091790B0" w14:textId="1D010A29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6816527A" w14:textId="36EC3B65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3B670868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ABA61CF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5B472ED8" w14:textId="585F8890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24218B" w:rsidRPr="009102EC" w14:paraId="441A7FD1" w14:textId="77777777" w:rsidTr="002B6C4E">
        <w:tc>
          <w:tcPr>
            <w:tcW w:w="2830" w:type="dxa"/>
            <w:vAlign w:val="center"/>
          </w:tcPr>
          <w:p w14:paraId="3CE28506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4" w:type="dxa"/>
            <w:vAlign w:val="center"/>
          </w:tcPr>
          <w:p w14:paraId="02ABF783" w14:textId="3FA6B3B4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center"/>
          </w:tcPr>
          <w:p w14:paraId="59160E78" w14:textId="3D1F6138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50" w:type="dxa"/>
            <w:vAlign w:val="center"/>
          </w:tcPr>
          <w:p w14:paraId="3E3602E3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9198A85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23E3D1CE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75F49C3B" w14:textId="6406E955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24218B" w:rsidRPr="009102EC" w14:paraId="171CD3B4" w14:textId="77777777" w:rsidTr="002B6C4E">
        <w:tc>
          <w:tcPr>
            <w:tcW w:w="2830" w:type="dxa"/>
            <w:vAlign w:val="center"/>
          </w:tcPr>
          <w:p w14:paraId="47A63C7B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4" w:type="dxa"/>
            <w:vAlign w:val="center"/>
          </w:tcPr>
          <w:p w14:paraId="1A5627A5" w14:textId="7948E65D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center"/>
          </w:tcPr>
          <w:p w14:paraId="4F6B266E" w14:textId="1F5F55D6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50" w:type="dxa"/>
            <w:vAlign w:val="center"/>
          </w:tcPr>
          <w:p w14:paraId="5CAE2B71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C573F5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51FE32AD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1FEB0B4A" w14:textId="783246BB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24218B" w:rsidRPr="009102EC" w14:paraId="01E34D58" w14:textId="77777777" w:rsidTr="002B6C4E">
        <w:tc>
          <w:tcPr>
            <w:tcW w:w="2830" w:type="dxa"/>
            <w:vAlign w:val="center"/>
          </w:tcPr>
          <w:p w14:paraId="47F24E3F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4" w:type="dxa"/>
            <w:vAlign w:val="center"/>
          </w:tcPr>
          <w:p w14:paraId="69CE55F6" w14:textId="7CBA862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center"/>
          </w:tcPr>
          <w:p w14:paraId="35B0A705" w14:textId="104DEBB5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50" w:type="dxa"/>
            <w:vAlign w:val="center"/>
          </w:tcPr>
          <w:p w14:paraId="55044661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0CCFBB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268A0044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441" w:type="dxa"/>
            <w:vAlign w:val="center"/>
          </w:tcPr>
          <w:p w14:paraId="1739078C" w14:textId="3BD06081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24218B" w:rsidRPr="009102EC" w14:paraId="7A75BEAC" w14:textId="77777777" w:rsidTr="002B6C4E">
        <w:tc>
          <w:tcPr>
            <w:tcW w:w="2830" w:type="dxa"/>
            <w:vAlign w:val="center"/>
          </w:tcPr>
          <w:p w14:paraId="081AE763" w14:textId="7028977F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GP11_</w:t>
            </w:r>
            <w:r w:rsidR="0044139A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4" w:type="dxa"/>
            <w:vAlign w:val="center"/>
          </w:tcPr>
          <w:p w14:paraId="317FEA60" w14:textId="1AB9767D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0B2B8036" w14:textId="095B20D1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1EE2476A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9DA73BE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C9728D8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441" w:type="dxa"/>
            <w:vAlign w:val="center"/>
          </w:tcPr>
          <w:p w14:paraId="4E06EB17" w14:textId="44131658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Avvikande tilluftstryck</w:t>
            </w:r>
          </w:p>
        </w:tc>
      </w:tr>
      <w:tr w:rsidR="0024218B" w:rsidRPr="009102EC" w14:paraId="615C4F6B" w14:textId="77777777" w:rsidTr="002B6C4E">
        <w:tc>
          <w:tcPr>
            <w:tcW w:w="2830" w:type="dxa"/>
            <w:vAlign w:val="center"/>
          </w:tcPr>
          <w:p w14:paraId="04AED2D2" w14:textId="6048C3CB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GP12_</w:t>
            </w:r>
            <w:r w:rsidR="0044139A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4" w:type="dxa"/>
            <w:vAlign w:val="center"/>
          </w:tcPr>
          <w:p w14:paraId="5E4B3E18" w14:textId="13475F84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41DA78E9" w14:textId="042C1943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755D6C71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C16172D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1683D106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441" w:type="dxa"/>
            <w:vAlign w:val="center"/>
          </w:tcPr>
          <w:p w14:paraId="59F68515" w14:textId="2B4D13DF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Avvikande frånluftstryck</w:t>
            </w:r>
          </w:p>
        </w:tc>
      </w:tr>
      <w:tr w:rsidR="0024218B" w:rsidRPr="009102EC" w14:paraId="3F7C99D0" w14:textId="77777777" w:rsidTr="002B6C4E">
        <w:tc>
          <w:tcPr>
            <w:tcW w:w="2830" w:type="dxa"/>
            <w:vAlign w:val="center"/>
          </w:tcPr>
          <w:p w14:paraId="31A56534" w14:textId="1FB8C93D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ST21</w:t>
            </w:r>
            <w:r w:rsidR="001D7048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Pr="007330E9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ST22_</w:t>
            </w:r>
            <w:r w:rsidR="004413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FSL</w:t>
            </w:r>
          </w:p>
        </w:tc>
        <w:tc>
          <w:tcPr>
            <w:tcW w:w="1134" w:type="dxa"/>
            <w:vAlign w:val="center"/>
          </w:tcPr>
          <w:p w14:paraId="435DA711" w14:textId="63B079AF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51" w:type="dxa"/>
            <w:vAlign w:val="center"/>
          </w:tcPr>
          <w:p w14:paraId="31285030" w14:textId="50A8158B" w:rsidR="0024218B" w:rsidRPr="007330E9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50" w:type="dxa"/>
            <w:vAlign w:val="center"/>
          </w:tcPr>
          <w:p w14:paraId="7299022C" w14:textId="77777777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851" w:type="dxa"/>
            <w:vAlign w:val="center"/>
          </w:tcPr>
          <w:p w14:paraId="72F54FC9" w14:textId="77777777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355" w:type="dxa"/>
            <w:vAlign w:val="center"/>
          </w:tcPr>
          <w:p w14:paraId="4802D153" w14:textId="77777777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441" w:type="dxa"/>
            <w:vAlign w:val="center"/>
          </w:tcPr>
          <w:p w14:paraId="2F252802" w14:textId="47002D0D" w:rsidR="0024218B" w:rsidRPr="007330E9" w:rsidRDefault="0044139A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Felaktigt spjälläge</w:t>
            </w:r>
          </w:p>
        </w:tc>
      </w:tr>
      <w:tr w:rsidR="0024218B" w:rsidRPr="009102EC" w14:paraId="53FA1283" w14:textId="77777777" w:rsidTr="002B6C4E">
        <w:tc>
          <w:tcPr>
            <w:tcW w:w="2830" w:type="dxa"/>
            <w:vAlign w:val="center"/>
          </w:tcPr>
          <w:p w14:paraId="19FFD480" w14:textId="153F737B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ST21_</w:t>
            </w:r>
            <w:r w:rsidR="004413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FSL</w:t>
            </w:r>
          </w:p>
        </w:tc>
        <w:tc>
          <w:tcPr>
            <w:tcW w:w="1134" w:type="dxa"/>
            <w:vAlign w:val="center"/>
          </w:tcPr>
          <w:p w14:paraId="30BE7F93" w14:textId="1E68B520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51" w:type="dxa"/>
            <w:vAlign w:val="center"/>
          </w:tcPr>
          <w:p w14:paraId="0687E6BB" w14:textId="0DC83918" w:rsidR="0024218B" w:rsidRPr="007330E9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50" w:type="dxa"/>
            <w:vAlign w:val="center"/>
          </w:tcPr>
          <w:p w14:paraId="26AB3833" w14:textId="05F2A55F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851" w:type="dxa"/>
            <w:vAlign w:val="center"/>
          </w:tcPr>
          <w:p w14:paraId="1197D313" w14:textId="48BEECAD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355" w:type="dxa"/>
            <w:vAlign w:val="center"/>
          </w:tcPr>
          <w:p w14:paraId="08892B84" w14:textId="5F8A8768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441" w:type="dxa"/>
            <w:vAlign w:val="center"/>
          </w:tcPr>
          <w:p w14:paraId="11570F7E" w14:textId="6CCD19CC" w:rsidR="0024218B" w:rsidRPr="007330E9" w:rsidRDefault="0044139A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Felaktigt spjälläge</w:t>
            </w:r>
          </w:p>
        </w:tc>
      </w:tr>
      <w:tr w:rsidR="0024218B" w:rsidRPr="009102EC" w14:paraId="3FB00CCD" w14:textId="77777777" w:rsidTr="002B6C4E">
        <w:tc>
          <w:tcPr>
            <w:tcW w:w="2830" w:type="dxa"/>
            <w:vAlign w:val="center"/>
          </w:tcPr>
          <w:p w14:paraId="3CFB4B40" w14:textId="708DABA8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ST22_</w:t>
            </w:r>
            <w:r w:rsidR="004413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FSL</w:t>
            </w:r>
          </w:p>
        </w:tc>
        <w:tc>
          <w:tcPr>
            <w:tcW w:w="1134" w:type="dxa"/>
            <w:vAlign w:val="center"/>
          </w:tcPr>
          <w:p w14:paraId="0F416AE1" w14:textId="4541D2E8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51" w:type="dxa"/>
            <w:vAlign w:val="center"/>
          </w:tcPr>
          <w:p w14:paraId="0F82B14B" w14:textId="6E2BED27" w:rsidR="0024218B" w:rsidRPr="007330E9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50" w:type="dxa"/>
            <w:vAlign w:val="center"/>
          </w:tcPr>
          <w:p w14:paraId="23D831F6" w14:textId="43614C1C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851" w:type="dxa"/>
            <w:vAlign w:val="center"/>
          </w:tcPr>
          <w:p w14:paraId="3801682F" w14:textId="06B1B9EC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355" w:type="dxa"/>
            <w:vAlign w:val="center"/>
          </w:tcPr>
          <w:p w14:paraId="2906A74C" w14:textId="6B364DDA" w:rsidR="0024218B" w:rsidRPr="007330E9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330E9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441" w:type="dxa"/>
            <w:vAlign w:val="center"/>
          </w:tcPr>
          <w:p w14:paraId="7F4CC860" w14:textId="13638B4B" w:rsidR="0024218B" w:rsidRPr="007330E9" w:rsidRDefault="0044139A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Felaktigt spjälläge</w:t>
            </w:r>
          </w:p>
        </w:tc>
      </w:tr>
      <w:tr w:rsidR="0024218B" w:rsidRPr="009102EC" w14:paraId="332491C9" w14:textId="77777777" w:rsidTr="002B6C4E">
        <w:tc>
          <w:tcPr>
            <w:tcW w:w="2830" w:type="dxa"/>
            <w:vAlign w:val="center"/>
          </w:tcPr>
          <w:p w14:paraId="784416FC" w14:textId="5EB3EB06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ST7pn</w:t>
            </w:r>
            <w:r w:rsidRPr="0080362F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44139A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4" w:type="dxa"/>
            <w:vAlign w:val="center"/>
          </w:tcPr>
          <w:p w14:paraId="6FFAFAF2" w14:textId="330584E2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51" w:type="dxa"/>
            <w:vAlign w:val="center"/>
          </w:tcPr>
          <w:p w14:paraId="6732ACB1" w14:textId="6F67FC16" w:rsidR="0024218B" w:rsidRPr="0080362F" w:rsidRDefault="00FE64C9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50" w:type="dxa"/>
            <w:vAlign w:val="center"/>
          </w:tcPr>
          <w:p w14:paraId="1E17F8EA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18B4F117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55" w:type="dxa"/>
            <w:vAlign w:val="center"/>
          </w:tcPr>
          <w:p w14:paraId="7091CF27" w14:textId="77777777" w:rsidR="0024218B" w:rsidRPr="0080362F" w:rsidRDefault="0024218B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0362F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441" w:type="dxa"/>
            <w:vAlign w:val="center"/>
          </w:tcPr>
          <w:p w14:paraId="24C4F62B" w14:textId="6CE36A2D" w:rsidR="0024218B" w:rsidRPr="0080362F" w:rsidRDefault="0044139A" w:rsidP="0024218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4139A"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04FC134E" w14:textId="77777777" w:rsidR="00E65C1F" w:rsidRPr="009102EC" w:rsidRDefault="00E65C1F">
      <w:pPr>
        <w:rPr>
          <w:rFonts w:ascii="Calibri" w:hAnsi="Calibri" w:cs="Calibri"/>
        </w:rPr>
      </w:pPr>
    </w:p>
    <w:p w14:paraId="557D5D78" w14:textId="77777777" w:rsidR="009E6553" w:rsidRPr="009102EC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9102EC">
        <w:rPr>
          <w:rFonts w:ascii="Calibri" w:hAnsi="Calibri" w:cs="Calibri"/>
          <w:i/>
          <w:szCs w:val="24"/>
        </w:rPr>
        <w:t>*</w:t>
      </w:r>
      <w:r w:rsidR="00615D67" w:rsidRPr="009102EC">
        <w:rPr>
          <w:rFonts w:ascii="Calibri" w:hAnsi="Calibri" w:cs="Calibri"/>
          <w:i/>
          <w:szCs w:val="24"/>
        </w:rPr>
        <w:t>¹ Förreglar aggregat</w:t>
      </w:r>
    </w:p>
    <w:p w14:paraId="45779F08" w14:textId="1F931C38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9102EC">
        <w:rPr>
          <w:rFonts w:ascii="Calibri" w:hAnsi="Calibri" w:cs="Calibri"/>
          <w:i/>
          <w:szCs w:val="24"/>
        </w:rPr>
        <w:t>*</w:t>
      </w:r>
      <w:r w:rsidR="00615D67" w:rsidRPr="009102EC">
        <w:rPr>
          <w:rFonts w:ascii="Calibri" w:hAnsi="Calibri" w:cs="Calibri"/>
          <w:i/>
          <w:szCs w:val="24"/>
        </w:rPr>
        <w:t xml:space="preserve">² Manuell återställning via SO1 eller </w:t>
      </w:r>
      <w:r w:rsidR="00E66E4F">
        <w:rPr>
          <w:rFonts w:ascii="Calibri" w:hAnsi="Calibri" w:cs="Calibri"/>
          <w:i/>
          <w:szCs w:val="24"/>
        </w:rPr>
        <w:t>SISABOnline</w:t>
      </w:r>
    </w:p>
    <w:p w14:paraId="79F24247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5DE5850B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492DDC86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50426FFD" w14:textId="77777777" w:rsidR="000B2816" w:rsidRPr="004565AA" w:rsidRDefault="000B2816" w:rsidP="00A52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9A4C4" w14:textId="77777777" w:rsidR="00421200" w:rsidRDefault="00421200">
      <w:r>
        <w:separator/>
      </w:r>
    </w:p>
  </w:endnote>
  <w:endnote w:type="continuationSeparator" w:id="0">
    <w:p w14:paraId="3A3BA728" w14:textId="77777777" w:rsidR="00421200" w:rsidRDefault="0042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F4ACB" w14:textId="77777777" w:rsidR="00281D75" w:rsidRDefault="00281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217"/>
      <w:gridCol w:w="752"/>
      <w:gridCol w:w="1134"/>
      <w:gridCol w:w="1587"/>
      <w:gridCol w:w="1588"/>
      <w:gridCol w:w="3799"/>
      <w:gridCol w:w="1077"/>
    </w:tblGrid>
    <w:tr w:rsidR="00421200" w14:paraId="48D54FD0" w14:textId="77777777" w:rsidTr="00A62E47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4D65E8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24B2F21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5BC129" w14:textId="77777777" w:rsidR="00421200" w:rsidRPr="007C1D19" w:rsidRDefault="00421200" w:rsidP="006066F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00DEFE7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B938A0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49BE2572" w14:textId="77777777" w:rsidR="00421200" w:rsidRPr="00F83F2C" w:rsidRDefault="00421200" w:rsidP="00291FAC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  <w:p w14:paraId="1EAF5FA8" w14:textId="77777777" w:rsidR="00421200" w:rsidRDefault="00421200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10F4F5E3" wp14:editId="2089D09F">
                <wp:extent cx="1276350" cy="648335"/>
                <wp:effectExtent l="0" t="0" r="0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8F57052" w14:textId="77777777" w:rsidR="00421200" w:rsidRPr="00735293" w:rsidRDefault="00421200" w:rsidP="00291FAC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</w:tc>
      <w:tc>
        <w:tcPr>
          <w:tcW w:w="3799" w:type="dxa"/>
          <w:vMerge w:val="restart"/>
          <w:tcBorders>
            <w:right w:val="nil"/>
          </w:tcBorders>
          <w:vAlign w:val="center"/>
        </w:tcPr>
        <w:p w14:paraId="0AE2CDCA" w14:textId="4A93D683" w:rsidR="00421200" w:rsidRPr="007C1D19" w:rsidRDefault="00A62E47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77" w:type="dxa"/>
          <w:vMerge w:val="restart"/>
          <w:tcBorders>
            <w:left w:val="nil"/>
            <w:bottom w:val="nil"/>
          </w:tcBorders>
          <w:vAlign w:val="center"/>
        </w:tcPr>
        <w:p w14:paraId="39FD6340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NR.0123</w:t>
          </w:r>
        </w:p>
      </w:tc>
    </w:tr>
    <w:tr w:rsidR="00421200" w14:paraId="29746FC4" w14:textId="77777777" w:rsidTr="00A62E47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63B5EE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E473D5C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09BA5B" w14:textId="77777777" w:rsidR="00421200" w:rsidRPr="007C1D19" w:rsidRDefault="00421200" w:rsidP="00686B8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3EF6EC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93889C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EECB072" w14:textId="77777777" w:rsidR="00421200" w:rsidRPr="007C1D19" w:rsidRDefault="00421200">
          <w:pPr>
            <w:rPr>
              <w:rFonts w:ascii="Calibri" w:hAnsi="Calibri" w:cs="Calibri"/>
            </w:rPr>
          </w:pPr>
        </w:p>
      </w:tc>
      <w:tc>
        <w:tcPr>
          <w:tcW w:w="3799" w:type="dxa"/>
          <w:vMerge/>
          <w:tcBorders>
            <w:bottom w:val="nil"/>
            <w:right w:val="nil"/>
          </w:tcBorders>
        </w:tcPr>
        <w:p w14:paraId="6939F548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77" w:type="dxa"/>
          <w:vMerge/>
          <w:tcBorders>
            <w:top w:val="nil"/>
            <w:left w:val="nil"/>
            <w:bottom w:val="nil"/>
          </w:tcBorders>
        </w:tcPr>
        <w:p w14:paraId="6F83AC43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21200" w14:paraId="38A32421" w14:textId="77777777" w:rsidTr="00B00D06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2F07B8E" w14:textId="77777777" w:rsidR="00421200" w:rsidRPr="007C1D19" w:rsidRDefault="00421200" w:rsidP="0065618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C0F01F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AC8A0B8" w14:textId="77777777" w:rsidR="00421200" w:rsidRPr="007C1D19" w:rsidRDefault="00421200" w:rsidP="004F037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CA62F3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42CF47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3616D02D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243D3214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5AB6FA09" w14:textId="77777777" w:rsidR="00421200" w:rsidRPr="007C1D19" w:rsidRDefault="00421200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</w:rPr>
            <w:t>LUFTBEHANDLING LB11</w:t>
          </w:r>
        </w:p>
      </w:tc>
    </w:tr>
    <w:tr w:rsidR="00421200" w14:paraId="2B0007ED" w14:textId="77777777" w:rsidTr="00B00D06">
      <w:trPr>
        <w:cantSplit/>
        <w:trHeight w:val="255"/>
      </w:trPr>
      <w:tc>
        <w:tcPr>
          <w:tcW w:w="4465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5ADDF4D" w14:textId="41E56712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A5C7A97" w14:textId="3C19EF6F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8D7E918" w14:textId="2759D3AA" w:rsidR="00421200" w:rsidRPr="007C1D19" w:rsidRDefault="00421200" w:rsidP="00A6490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7E160951" w14:textId="77777777" w:rsidR="00421200" w:rsidRPr="007C1D19" w:rsidRDefault="00421200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2E707332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21200" w14:paraId="29DE8232" w14:textId="77777777" w:rsidTr="00A62E47">
      <w:trPr>
        <w:cantSplit/>
        <w:trHeight w:hRule="exact" w:val="151"/>
      </w:trPr>
      <w:tc>
        <w:tcPr>
          <w:tcW w:w="4465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B3CE2DE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752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9D83B56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769202A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4703E7DD" w14:textId="77777777" w:rsidR="00421200" w:rsidRPr="007C1D19" w:rsidRDefault="00421200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BE2E5BE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79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A94AFC5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7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4527FB3F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21200" w14:paraId="125B714D" w14:textId="77777777" w:rsidTr="00A62E47">
      <w:trPr>
        <w:cantSplit/>
      </w:trPr>
      <w:tc>
        <w:tcPr>
          <w:tcW w:w="4465" w:type="dxa"/>
          <w:gridSpan w:val="3"/>
          <w:shd w:val="clear" w:color="auto" w:fill="auto"/>
          <w:vAlign w:val="center"/>
        </w:tcPr>
        <w:p w14:paraId="583577A1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752" w:type="dxa"/>
          <w:shd w:val="clear" w:color="auto" w:fill="auto"/>
          <w:vAlign w:val="center"/>
        </w:tcPr>
        <w:p w14:paraId="163B2F90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779C5324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432E963F" w14:textId="4A7D1F16" w:rsidR="00421200" w:rsidRPr="007C1D19" w:rsidRDefault="001A37CC" w:rsidP="00A6490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D46C6A0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79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F3EDCDD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Style w:val="PageNumber"/>
              <w:rFonts w:ascii="Calibri" w:hAnsi="Calibri" w:cs="Calibri"/>
              <w:b/>
              <w:sz w:val="26"/>
            </w:rPr>
            <w:t>0123-DK-LB11</w:t>
          </w:r>
        </w:p>
      </w:tc>
      <w:tc>
        <w:tcPr>
          <w:tcW w:w="107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39ABE420" w14:textId="77777777" w:rsidR="00421200" w:rsidRPr="007C1D19" w:rsidRDefault="00421200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4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91649FF" w14:textId="77777777" w:rsidR="00421200" w:rsidRDefault="00421200">
    <w:pPr>
      <w:pStyle w:val="Footer"/>
      <w:rPr>
        <w:rStyle w:val="PageNumber"/>
        <w:sz w:val="2"/>
      </w:rPr>
    </w:pPr>
  </w:p>
  <w:p w14:paraId="4721B03A" w14:textId="77777777" w:rsidR="00421200" w:rsidRDefault="0042120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3AAD" w14:textId="77777777" w:rsidR="00281D75" w:rsidRDefault="00281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217E" w14:textId="77777777" w:rsidR="00421200" w:rsidRDefault="00421200">
      <w:r>
        <w:separator/>
      </w:r>
    </w:p>
  </w:footnote>
  <w:footnote w:type="continuationSeparator" w:id="0">
    <w:p w14:paraId="5481829C" w14:textId="77777777" w:rsidR="00421200" w:rsidRDefault="00421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ADC1" w14:textId="77777777" w:rsidR="00281D75" w:rsidRDefault="00281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9283" w14:textId="77777777" w:rsidR="00281D75" w:rsidRDefault="00281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76FDE" w14:textId="77777777" w:rsidR="00281D75" w:rsidRDefault="00281D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5A6A2" w14:textId="77777777" w:rsidR="00421200" w:rsidRDefault="004212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83C6" w14:textId="77777777" w:rsidR="00421200" w:rsidRDefault="0042120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1872" w14:textId="77777777" w:rsidR="00421200" w:rsidRDefault="00421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6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578857510">
    <w:abstractNumId w:val="4"/>
  </w:num>
  <w:num w:numId="2" w16cid:durableId="887111932">
    <w:abstractNumId w:val="0"/>
  </w:num>
  <w:num w:numId="3" w16cid:durableId="1797483000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771391002">
    <w:abstractNumId w:val="3"/>
  </w:num>
  <w:num w:numId="5" w16cid:durableId="172336196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417558547">
    <w:abstractNumId w:val="5"/>
  </w:num>
  <w:num w:numId="7" w16cid:durableId="1734768753">
    <w:abstractNumId w:val="6"/>
  </w:num>
  <w:num w:numId="8" w16cid:durableId="911234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047E"/>
    <w:rsid w:val="000016F2"/>
    <w:rsid w:val="000037F9"/>
    <w:rsid w:val="00003952"/>
    <w:rsid w:val="000041F4"/>
    <w:rsid w:val="00004B46"/>
    <w:rsid w:val="0001394E"/>
    <w:rsid w:val="000150A9"/>
    <w:rsid w:val="00022458"/>
    <w:rsid w:val="00022EB4"/>
    <w:rsid w:val="00024BA7"/>
    <w:rsid w:val="0002735E"/>
    <w:rsid w:val="00031C9B"/>
    <w:rsid w:val="00031FF0"/>
    <w:rsid w:val="00032DE1"/>
    <w:rsid w:val="000357CD"/>
    <w:rsid w:val="000441E9"/>
    <w:rsid w:val="000442BF"/>
    <w:rsid w:val="00045ABE"/>
    <w:rsid w:val="00045B54"/>
    <w:rsid w:val="000511AB"/>
    <w:rsid w:val="00055D6B"/>
    <w:rsid w:val="00061EBF"/>
    <w:rsid w:val="0006783D"/>
    <w:rsid w:val="00070BC9"/>
    <w:rsid w:val="00071973"/>
    <w:rsid w:val="00073BF8"/>
    <w:rsid w:val="00080AD9"/>
    <w:rsid w:val="00086992"/>
    <w:rsid w:val="00090AF4"/>
    <w:rsid w:val="000918EA"/>
    <w:rsid w:val="00094769"/>
    <w:rsid w:val="0009579F"/>
    <w:rsid w:val="00096D55"/>
    <w:rsid w:val="00096D8C"/>
    <w:rsid w:val="00097B47"/>
    <w:rsid w:val="000A370F"/>
    <w:rsid w:val="000A3CCB"/>
    <w:rsid w:val="000A455A"/>
    <w:rsid w:val="000A557D"/>
    <w:rsid w:val="000B0F8C"/>
    <w:rsid w:val="000B223B"/>
    <w:rsid w:val="000B2816"/>
    <w:rsid w:val="000B2DD0"/>
    <w:rsid w:val="000B2EAC"/>
    <w:rsid w:val="000C055C"/>
    <w:rsid w:val="000C1EB7"/>
    <w:rsid w:val="000C2150"/>
    <w:rsid w:val="000C31B2"/>
    <w:rsid w:val="000C34B1"/>
    <w:rsid w:val="000C63FD"/>
    <w:rsid w:val="000D1D67"/>
    <w:rsid w:val="000D2D2E"/>
    <w:rsid w:val="000D3352"/>
    <w:rsid w:val="000D348F"/>
    <w:rsid w:val="000D3E3A"/>
    <w:rsid w:val="000D4CA2"/>
    <w:rsid w:val="000D53AF"/>
    <w:rsid w:val="000E173D"/>
    <w:rsid w:val="000E3FDA"/>
    <w:rsid w:val="000E4D1F"/>
    <w:rsid w:val="000E6838"/>
    <w:rsid w:val="000F009B"/>
    <w:rsid w:val="000F17A6"/>
    <w:rsid w:val="000F19A4"/>
    <w:rsid w:val="000F3021"/>
    <w:rsid w:val="000F3AD3"/>
    <w:rsid w:val="000F53D2"/>
    <w:rsid w:val="000F659D"/>
    <w:rsid w:val="0010122C"/>
    <w:rsid w:val="00101277"/>
    <w:rsid w:val="00101302"/>
    <w:rsid w:val="00102CB0"/>
    <w:rsid w:val="0010791D"/>
    <w:rsid w:val="00107E2B"/>
    <w:rsid w:val="00113231"/>
    <w:rsid w:val="00113F7B"/>
    <w:rsid w:val="00116BC4"/>
    <w:rsid w:val="00117C6E"/>
    <w:rsid w:val="00121CBA"/>
    <w:rsid w:val="0012270E"/>
    <w:rsid w:val="00124255"/>
    <w:rsid w:val="00124D3E"/>
    <w:rsid w:val="0012650A"/>
    <w:rsid w:val="00133061"/>
    <w:rsid w:val="00134C21"/>
    <w:rsid w:val="0014381C"/>
    <w:rsid w:val="0014574F"/>
    <w:rsid w:val="00145FE3"/>
    <w:rsid w:val="00146D62"/>
    <w:rsid w:val="00150D33"/>
    <w:rsid w:val="0015130D"/>
    <w:rsid w:val="001518BC"/>
    <w:rsid w:val="00151B8F"/>
    <w:rsid w:val="00161C2A"/>
    <w:rsid w:val="00163760"/>
    <w:rsid w:val="001664CD"/>
    <w:rsid w:val="0017175D"/>
    <w:rsid w:val="001750BD"/>
    <w:rsid w:val="001773DF"/>
    <w:rsid w:val="00177EF4"/>
    <w:rsid w:val="001813DD"/>
    <w:rsid w:val="00182E64"/>
    <w:rsid w:val="00183274"/>
    <w:rsid w:val="00190BF9"/>
    <w:rsid w:val="0019155F"/>
    <w:rsid w:val="001953AF"/>
    <w:rsid w:val="00196F07"/>
    <w:rsid w:val="001A2742"/>
    <w:rsid w:val="001A3601"/>
    <w:rsid w:val="001A37CC"/>
    <w:rsid w:val="001A44C7"/>
    <w:rsid w:val="001A4BA6"/>
    <w:rsid w:val="001A553E"/>
    <w:rsid w:val="001A6756"/>
    <w:rsid w:val="001A7EEC"/>
    <w:rsid w:val="001B0886"/>
    <w:rsid w:val="001B21EC"/>
    <w:rsid w:val="001B3BA3"/>
    <w:rsid w:val="001B3CCD"/>
    <w:rsid w:val="001B3DA4"/>
    <w:rsid w:val="001B4D76"/>
    <w:rsid w:val="001B74BF"/>
    <w:rsid w:val="001C1E09"/>
    <w:rsid w:val="001C6159"/>
    <w:rsid w:val="001D459E"/>
    <w:rsid w:val="001D472C"/>
    <w:rsid w:val="001D7048"/>
    <w:rsid w:val="001E461D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558"/>
    <w:rsid w:val="0021589D"/>
    <w:rsid w:val="002209A8"/>
    <w:rsid w:val="002220FA"/>
    <w:rsid w:val="002247EE"/>
    <w:rsid w:val="00224D51"/>
    <w:rsid w:val="00230399"/>
    <w:rsid w:val="0023189A"/>
    <w:rsid w:val="00234E95"/>
    <w:rsid w:val="00236304"/>
    <w:rsid w:val="0024218B"/>
    <w:rsid w:val="00245107"/>
    <w:rsid w:val="002475B7"/>
    <w:rsid w:val="0025075E"/>
    <w:rsid w:val="00252604"/>
    <w:rsid w:val="00252E97"/>
    <w:rsid w:val="00253623"/>
    <w:rsid w:val="00253A47"/>
    <w:rsid w:val="00253E4F"/>
    <w:rsid w:val="00253E87"/>
    <w:rsid w:val="002567A3"/>
    <w:rsid w:val="002613EE"/>
    <w:rsid w:val="00261CF6"/>
    <w:rsid w:val="00262AF6"/>
    <w:rsid w:val="00264876"/>
    <w:rsid w:val="00272540"/>
    <w:rsid w:val="002727E2"/>
    <w:rsid w:val="00273F6D"/>
    <w:rsid w:val="002772E7"/>
    <w:rsid w:val="0028096C"/>
    <w:rsid w:val="00280C35"/>
    <w:rsid w:val="0028176A"/>
    <w:rsid w:val="00281D75"/>
    <w:rsid w:val="00283A46"/>
    <w:rsid w:val="002853A0"/>
    <w:rsid w:val="002859A9"/>
    <w:rsid w:val="00286A4F"/>
    <w:rsid w:val="0028769B"/>
    <w:rsid w:val="00291FAC"/>
    <w:rsid w:val="00295CD9"/>
    <w:rsid w:val="00296E64"/>
    <w:rsid w:val="002A1B9D"/>
    <w:rsid w:val="002A5027"/>
    <w:rsid w:val="002A64CD"/>
    <w:rsid w:val="002A756B"/>
    <w:rsid w:val="002A7E4C"/>
    <w:rsid w:val="002B0FEF"/>
    <w:rsid w:val="002B1BF5"/>
    <w:rsid w:val="002B6C4E"/>
    <w:rsid w:val="002C269D"/>
    <w:rsid w:val="002C296C"/>
    <w:rsid w:val="002C2D94"/>
    <w:rsid w:val="002D1674"/>
    <w:rsid w:val="002D2D5C"/>
    <w:rsid w:val="002D39E3"/>
    <w:rsid w:val="002D4083"/>
    <w:rsid w:val="002D4828"/>
    <w:rsid w:val="002D494F"/>
    <w:rsid w:val="002D66D6"/>
    <w:rsid w:val="002D7A09"/>
    <w:rsid w:val="002E1546"/>
    <w:rsid w:val="002E33A8"/>
    <w:rsid w:val="002E4A8F"/>
    <w:rsid w:val="002E5CE6"/>
    <w:rsid w:val="002E7734"/>
    <w:rsid w:val="002F080F"/>
    <w:rsid w:val="002F099C"/>
    <w:rsid w:val="002F0A02"/>
    <w:rsid w:val="002F0F45"/>
    <w:rsid w:val="002F4C6E"/>
    <w:rsid w:val="002F5AD2"/>
    <w:rsid w:val="00305352"/>
    <w:rsid w:val="003067C4"/>
    <w:rsid w:val="00311681"/>
    <w:rsid w:val="00312F90"/>
    <w:rsid w:val="00313D1F"/>
    <w:rsid w:val="003227F2"/>
    <w:rsid w:val="003301B4"/>
    <w:rsid w:val="003305F2"/>
    <w:rsid w:val="00336B54"/>
    <w:rsid w:val="00337785"/>
    <w:rsid w:val="003406B4"/>
    <w:rsid w:val="003406C5"/>
    <w:rsid w:val="00342BDB"/>
    <w:rsid w:val="003435E0"/>
    <w:rsid w:val="003442EA"/>
    <w:rsid w:val="003449D7"/>
    <w:rsid w:val="0034630F"/>
    <w:rsid w:val="00350BFE"/>
    <w:rsid w:val="00350F66"/>
    <w:rsid w:val="00353F17"/>
    <w:rsid w:val="00355146"/>
    <w:rsid w:val="0035614C"/>
    <w:rsid w:val="003577BC"/>
    <w:rsid w:val="0036098D"/>
    <w:rsid w:val="00364499"/>
    <w:rsid w:val="00364564"/>
    <w:rsid w:val="00371FA6"/>
    <w:rsid w:val="00372E96"/>
    <w:rsid w:val="00374289"/>
    <w:rsid w:val="00376E47"/>
    <w:rsid w:val="00381A74"/>
    <w:rsid w:val="00390F56"/>
    <w:rsid w:val="003910D6"/>
    <w:rsid w:val="0039201F"/>
    <w:rsid w:val="003940D6"/>
    <w:rsid w:val="00395201"/>
    <w:rsid w:val="003A1BCB"/>
    <w:rsid w:val="003A3978"/>
    <w:rsid w:val="003A3B05"/>
    <w:rsid w:val="003A4396"/>
    <w:rsid w:val="003A44BD"/>
    <w:rsid w:val="003A4711"/>
    <w:rsid w:val="003A5C0C"/>
    <w:rsid w:val="003B022F"/>
    <w:rsid w:val="003B3C38"/>
    <w:rsid w:val="003B4272"/>
    <w:rsid w:val="003B6DB5"/>
    <w:rsid w:val="003C0FD5"/>
    <w:rsid w:val="003C69EB"/>
    <w:rsid w:val="003C6A21"/>
    <w:rsid w:val="003C75E8"/>
    <w:rsid w:val="003D203C"/>
    <w:rsid w:val="003D799A"/>
    <w:rsid w:val="003E3611"/>
    <w:rsid w:val="003E4084"/>
    <w:rsid w:val="003E4168"/>
    <w:rsid w:val="003E5C1A"/>
    <w:rsid w:val="003E5EF9"/>
    <w:rsid w:val="003E7EAB"/>
    <w:rsid w:val="003F1203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6FE"/>
    <w:rsid w:val="0040795F"/>
    <w:rsid w:val="004112B2"/>
    <w:rsid w:val="004114CB"/>
    <w:rsid w:val="00412114"/>
    <w:rsid w:val="00414225"/>
    <w:rsid w:val="0041564A"/>
    <w:rsid w:val="004176A5"/>
    <w:rsid w:val="00421200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139A"/>
    <w:rsid w:val="00445D08"/>
    <w:rsid w:val="00450EDE"/>
    <w:rsid w:val="0045101E"/>
    <w:rsid w:val="00452027"/>
    <w:rsid w:val="00453A0D"/>
    <w:rsid w:val="004565AA"/>
    <w:rsid w:val="00456C17"/>
    <w:rsid w:val="00462F68"/>
    <w:rsid w:val="00463937"/>
    <w:rsid w:val="0046654F"/>
    <w:rsid w:val="00467A53"/>
    <w:rsid w:val="004708FC"/>
    <w:rsid w:val="00471DDE"/>
    <w:rsid w:val="0047230E"/>
    <w:rsid w:val="0047330B"/>
    <w:rsid w:val="00474058"/>
    <w:rsid w:val="004771ED"/>
    <w:rsid w:val="0048158E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7087"/>
    <w:rsid w:val="004B7CAB"/>
    <w:rsid w:val="004C1668"/>
    <w:rsid w:val="004C208B"/>
    <w:rsid w:val="004C22F5"/>
    <w:rsid w:val="004D0994"/>
    <w:rsid w:val="004D2412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43D4"/>
    <w:rsid w:val="004E58EF"/>
    <w:rsid w:val="004E6B5C"/>
    <w:rsid w:val="004E6E2F"/>
    <w:rsid w:val="004E7905"/>
    <w:rsid w:val="004F0375"/>
    <w:rsid w:val="004F2099"/>
    <w:rsid w:val="004F3559"/>
    <w:rsid w:val="004F4C04"/>
    <w:rsid w:val="004F6689"/>
    <w:rsid w:val="004F69E0"/>
    <w:rsid w:val="004F70BA"/>
    <w:rsid w:val="00504AC5"/>
    <w:rsid w:val="00504E82"/>
    <w:rsid w:val="005073BB"/>
    <w:rsid w:val="00513BE0"/>
    <w:rsid w:val="00523E3C"/>
    <w:rsid w:val="00527E38"/>
    <w:rsid w:val="005304D0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93C"/>
    <w:rsid w:val="00554761"/>
    <w:rsid w:val="00554776"/>
    <w:rsid w:val="005573CE"/>
    <w:rsid w:val="005629D0"/>
    <w:rsid w:val="00562A45"/>
    <w:rsid w:val="00565C6E"/>
    <w:rsid w:val="00566BDF"/>
    <w:rsid w:val="0057249F"/>
    <w:rsid w:val="0057364C"/>
    <w:rsid w:val="0057439B"/>
    <w:rsid w:val="00574E18"/>
    <w:rsid w:val="005835E1"/>
    <w:rsid w:val="00592E05"/>
    <w:rsid w:val="0059393C"/>
    <w:rsid w:val="005960C9"/>
    <w:rsid w:val="005969B0"/>
    <w:rsid w:val="005A1AAE"/>
    <w:rsid w:val="005A1D25"/>
    <w:rsid w:val="005A237C"/>
    <w:rsid w:val="005A45F2"/>
    <w:rsid w:val="005A5F02"/>
    <w:rsid w:val="005A74E3"/>
    <w:rsid w:val="005B113B"/>
    <w:rsid w:val="005B1300"/>
    <w:rsid w:val="005B19CC"/>
    <w:rsid w:val="005B283A"/>
    <w:rsid w:val="005B2F6A"/>
    <w:rsid w:val="005B36FF"/>
    <w:rsid w:val="005B3A4D"/>
    <w:rsid w:val="005B4E19"/>
    <w:rsid w:val="005C49C5"/>
    <w:rsid w:val="005C6704"/>
    <w:rsid w:val="005C67A8"/>
    <w:rsid w:val="005C7E53"/>
    <w:rsid w:val="005D0EE2"/>
    <w:rsid w:val="005D1B0F"/>
    <w:rsid w:val="005D284E"/>
    <w:rsid w:val="005D5F48"/>
    <w:rsid w:val="005D7DFE"/>
    <w:rsid w:val="005E00A3"/>
    <w:rsid w:val="005E143D"/>
    <w:rsid w:val="005E24E8"/>
    <w:rsid w:val="005E28D5"/>
    <w:rsid w:val="005E3302"/>
    <w:rsid w:val="005E3AD8"/>
    <w:rsid w:val="005E5F39"/>
    <w:rsid w:val="005E7106"/>
    <w:rsid w:val="005F1920"/>
    <w:rsid w:val="005F1CA0"/>
    <w:rsid w:val="005F35C9"/>
    <w:rsid w:val="005F3F69"/>
    <w:rsid w:val="00600000"/>
    <w:rsid w:val="006015FB"/>
    <w:rsid w:val="00603139"/>
    <w:rsid w:val="006066F0"/>
    <w:rsid w:val="00607DF5"/>
    <w:rsid w:val="00610A61"/>
    <w:rsid w:val="00612AA2"/>
    <w:rsid w:val="00615D67"/>
    <w:rsid w:val="00620170"/>
    <w:rsid w:val="006201FF"/>
    <w:rsid w:val="006205D7"/>
    <w:rsid w:val="00620BCD"/>
    <w:rsid w:val="00622D1A"/>
    <w:rsid w:val="00625A20"/>
    <w:rsid w:val="00626A49"/>
    <w:rsid w:val="00627BD8"/>
    <w:rsid w:val="006302B4"/>
    <w:rsid w:val="00630842"/>
    <w:rsid w:val="00633708"/>
    <w:rsid w:val="006356B1"/>
    <w:rsid w:val="00636585"/>
    <w:rsid w:val="00641A3F"/>
    <w:rsid w:val="00641EA4"/>
    <w:rsid w:val="00642E6D"/>
    <w:rsid w:val="00644EB9"/>
    <w:rsid w:val="00644F7B"/>
    <w:rsid w:val="00647872"/>
    <w:rsid w:val="00651102"/>
    <w:rsid w:val="0065234D"/>
    <w:rsid w:val="00652E27"/>
    <w:rsid w:val="00653D2A"/>
    <w:rsid w:val="0065438C"/>
    <w:rsid w:val="0065618C"/>
    <w:rsid w:val="0065640C"/>
    <w:rsid w:val="00656A6F"/>
    <w:rsid w:val="00661638"/>
    <w:rsid w:val="0066237F"/>
    <w:rsid w:val="006709AF"/>
    <w:rsid w:val="00671CA6"/>
    <w:rsid w:val="00676984"/>
    <w:rsid w:val="00676CDF"/>
    <w:rsid w:val="006771C5"/>
    <w:rsid w:val="00682946"/>
    <w:rsid w:val="00683F33"/>
    <w:rsid w:val="006862F9"/>
    <w:rsid w:val="00686A6B"/>
    <w:rsid w:val="00686B8A"/>
    <w:rsid w:val="006924E9"/>
    <w:rsid w:val="00694A3D"/>
    <w:rsid w:val="00695348"/>
    <w:rsid w:val="006962A9"/>
    <w:rsid w:val="006A1FC2"/>
    <w:rsid w:val="006A376F"/>
    <w:rsid w:val="006A6352"/>
    <w:rsid w:val="006A69B7"/>
    <w:rsid w:val="006B43C2"/>
    <w:rsid w:val="006C3D7E"/>
    <w:rsid w:val="006C4676"/>
    <w:rsid w:val="006C4681"/>
    <w:rsid w:val="006C5F8E"/>
    <w:rsid w:val="006C6A69"/>
    <w:rsid w:val="006C6CBA"/>
    <w:rsid w:val="006D47EE"/>
    <w:rsid w:val="006D6EE0"/>
    <w:rsid w:val="006D7BE7"/>
    <w:rsid w:val="006E12ED"/>
    <w:rsid w:val="006E143E"/>
    <w:rsid w:val="006E1686"/>
    <w:rsid w:val="006E3348"/>
    <w:rsid w:val="006E3DDE"/>
    <w:rsid w:val="006E549D"/>
    <w:rsid w:val="006E6AE0"/>
    <w:rsid w:val="006F42F1"/>
    <w:rsid w:val="006F5205"/>
    <w:rsid w:val="006F63E6"/>
    <w:rsid w:val="00701ACB"/>
    <w:rsid w:val="00702799"/>
    <w:rsid w:val="00704407"/>
    <w:rsid w:val="00704B86"/>
    <w:rsid w:val="00706DF9"/>
    <w:rsid w:val="0071199C"/>
    <w:rsid w:val="00711CEF"/>
    <w:rsid w:val="00712634"/>
    <w:rsid w:val="00715EAC"/>
    <w:rsid w:val="00717AC2"/>
    <w:rsid w:val="007229CE"/>
    <w:rsid w:val="0072533C"/>
    <w:rsid w:val="00726FFB"/>
    <w:rsid w:val="0073139A"/>
    <w:rsid w:val="007330E9"/>
    <w:rsid w:val="007348B8"/>
    <w:rsid w:val="00735293"/>
    <w:rsid w:val="00735CF2"/>
    <w:rsid w:val="00737AB0"/>
    <w:rsid w:val="00743291"/>
    <w:rsid w:val="00743785"/>
    <w:rsid w:val="007449E6"/>
    <w:rsid w:val="00744D3B"/>
    <w:rsid w:val="007451B0"/>
    <w:rsid w:val="0074585A"/>
    <w:rsid w:val="007467CB"/>
    <w:rsid w:val="0074788D"/>
    <w:rsid w:val="00747AF0"/>
    <w:rsid w:val="00754F53"/>
    <w:rsid w:val="00755011"/>
    <w:rsid w:val="00755DF3"/>
    <w:rsid w:val="007561EC"/>
    <w:rsid w:val="00756ECC"/>
    <w:rsid w:val="00760261"/>
    <w:rsid w:val="00763CAC"/>
    <w:rsid w:val="00764515"/>
    <w:rsid w:val="00764813"/>
    <w:rsid w:val="00767716"/>
    <w:rsid w:val="00771585"/>
    <w:rsid w:val="007755B2"/>
    <w:rsid w:val="00782013"/>
    <w:rsid w:val="00782C9B"/>
    <w:rsid w:val="00786CDB"/>
    <w:rsid w:val="0078780A"/>
    <w:rsid w:val="00790546"/>
    <w:rsid w:val="00792876"/>
    <w:rsid w:val="00793D10"/>
    <w:rsid w:val="00795417"/>
    <w:rsid w:val="00795E75"/>
    <w:rsid w:val="00797E6B"/>
    <w:rsid w:val="007A055B"/>
    <w:rsid w:val="007A1958"/>
    <w:rsid w:val="007A2691"/>
    <w:rsid w:val="007A2C0B"/>
    <w:rsid w:val="007A6ACE"/>
    <w:rsid w:val="007B0A77"/>
    <w:rsid w:val="007B20FF"/>
    <w:rsid w:val="007B3BA1"/>
    <w:rsid w:val="007C16D2"/>
    <w:rsid w:val="007C1D19"/>
    <w:rsid w:val="007C1DAC"/>
    <w:rsid w:val="007C1F20"/>
    <w:rsid w:val="007C3EFE"/>
    <w:rsid w:val="007C4AAD"/>
    <w:rsid w:val="007C65EB"/>
    <w:rsid w:val="007C799E"/>
    <w:rsid w:val="007D0E21"/>
    <w:rsid w:val="007D30AA"/>
    <w:rsid w:val="007D36C0"/>
    <w:rsid w:val="007D4AD9"/>
    <w:rsid w:val="007D54D6"/>
    <w:rsid w:val="007D5C7B"/>
    <w:rsid w:val="007D778C"/>
    <w:rsid w:val="007E24C5"/>
    <w:rsid w:val="007E47E4"/>
    <w:rsid w:val="007F0421"/>
    <w:rsid w:val="007F201A"/>
    <w:rsid w:val="007F288D"/>
    <w:rsid w:val="007F2B34"/>
    <w:rsid w:val="007F471E"/>
    <w:rsid w:val="007F501A"/>
    <w:rsid w:val="007F518D"/>
    <w:rsid w:val="007F60E7"/>
    <w:rsid w:val="008025E1"/>
    <w:rsid w:val="0080362F"/>
    <w:rsid w:val="008042A1"/>
    <w:rsid w:val="00804349"/>
    <w:rsid w:val="00812AE7"/>
    <w:rsid w:val="00815027"/>
    <w:rsid w:val="00817E06"/>
    <w:rsid w:val="00820153"/>
    <w:rsid w:val="00825A2B"/>
    <w:rsid w:val="0082605C"/>
    <w:rsid w:val="008300CD"/>
    <w:rsid w:val="00834298"/>
    <w:rsid w:val="00836982"/>
    <w:rsid w:val="008409CE"/>
    <w:rsid w:val="00841905"/>
    <w:rsid w:val="008422D9"/>
    <w:rsid w:val="00843753"/>
    <w:rsid w:val="00844632"/>
    <w:rsid w:val="008456DB"/>
    <w:rsid w:val="00845FBF"/>
    <w:rsid w:val="00851FE7"/>
    <w:rsid w:val="008542B0"/>
    <w:rsid w:val="00854FAD"/>
    <w:rsid w:val="0085599B"/>
    <w:rsid w:val="00855A4D"/>
    <w:rsid w:val="00856EB2"/>
    <w:rsid w:val="00857B17"/>
    <w:rsid w:val="00860F39"/>
    <w:rsid w:val="008614C7"/>
    <w:rsid w:val="00861761"/>
    <w:rsid w:val="00861D31"/>
    <w:rsid w:val="00863542"/>
    <w:rsid w:val="00864167"/>
    <w:rsid w:val="00864C27"/>
    <w:rsid w:val="0086739E"/>
    <w:rsid w:val="00870AC6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1E7A"/>
    <w:rsid w:val="008A202A"/>
    <w:rsid w:val="008A20EB"/>
    <w:rsid w:val="008A3DC5"/>
    <w:rsid w:val="008A4CD0"/>
    <w:rsid w:val="008A5453"/>
    <w:rsid w:val="008B1AB3"/>
    <w:rsid w:val="008B4B64"/>
    <w:rsid w:val="008B5545"/>
    <w:rsid w:val="008C1CD0"/>
    <w:rsid w:val="008C313E"/>
    <w:rsid w:val="008C3649"/>
    <w:rsid w:val="008C4633"/>
    <w:rsid w:val="008C63C2"/>
    <w:rsid w:val="008C68C3"/>
    <w:rsid w:val="008C7200"/>
    <w:rsid w:val="008D0558"/>
    <w:rsid w:val="008D074E"/>
    <w:rsid w:val="008D7447"/>
    <w:rsid w:val="008D7718"/>
    <w:rsid w:val="008E0C51"/>
    <w:rsid w:val="008E1D36"/>
    <w:rsid w:val="008E5C97"/>
    <w:rsid w:val="008E5FA3"/>
    <w:rsid w:val="008E65A2"/>
    <w:rsid w:val="008F0721"/>
    <w:rsid w:val="008F3266"/>
    <w:rsid w:val="008F368F"/>
    <w:rsid w:val="008F7193"/>
    <w:rsid w:val="008F7CCB"/>
    <w:rsid w:val="00900C60"/>
    <w:rsid w:val="00902FF4"/>
    <w:rsid w:val="00904B51"/>
    <w:rsid w:val="00906471"/>
    <w:rsid w:val="00907255"/>
    <w:rsid w:val="009102EC"/>
    <w:rsid w:val="00911A1E"/>
    <w:rsid w:val="00911E09"/>
    <w:rsid w:val="00912D74"/>
    <w:rsid w:val="009141FE"/>
    <w:rsid w:val="00916C5A"/>
    <w:rsid w:val="0091763E"/>
    <w:rsid w:val="009211CC"/>
    <w:rsid w:val="009232EE"/>
    <w:rsid w:val="00923BBD"/>
    <w:rsid w:val="009278F5"/>
    <w:rsid w:val="00931FEE"/>
    <w:rsid w:val="00932E75"/>
    <w:rsid w:val="00934087"/>
    <w:rsid w:val="00936309"/>
    <w:rsid w:val="00937950"/>
    <w:rsid w:val="00953F93"/>
    <w:rsid w:val="00954758"/>
    <w:rsid w:val="00955FFF"/>
    <w:rsid w:val="0096005C"/>
    <w:rsid w:val="009635C8"/>
    <w:rsid w:val="009647FE"/>
    <w:rsid w:val="00964CF9"/>
    <w:rsid w:val="009658AB"/>
    <w:rsid w:val="00965A58"/>
    <w:rsid w:val="00965B37"/>
    <w:rsid w:val="00971025"/>
    <w:rsid w:val="0097176D"/>
    <w:rsid w:val="00974F7F"/>
    <w:rsid w:val="0097631F"/>
    <w:rsid w:val="009772D8"/>
    <w:rsid w:val="00986099"/>
    <w:rsid w:val="00986567"/>
    <w:rsid w:val="00986C5A"/>
    <w:rsid w:val="009922FF"/>
    <w:rsid w:val="009923E1"/>
    <w:rsid w:val="00992D0F"/>
    <w:rsid w:val="009930D4"/>
    <w:rsid w:val="009948BF"/>
    <w:rsid w:val="0099540F"/>
    <w:rsid w:val="00997033"/>
    <w:rsid w:val="009A4639"/>
    <w:rsid w:val="009A4671"/>
    <w:rsid w:val="009A6D4E"/>
    <w:rsid w:val="009B1B47"/>
    <w:rsid w:val="009B3516"/>
    <w:rsid w:val="009B4A5D"/>
    <w:rsid w:val="009B4F5D"/>
    <w:rsid w:val="009B638D"/>
    <w:rsid w:val="009C1ED5"/>
    <w:rsid w:val="009C4A19"/>
    <w:rsid w:val="009C7EDA"/>
    <w:rsid w:val="009D0F18"/>
    <w:rsid w:val="009D1774"/>
    <w:rsid w:val="009D1DF1"/>
    <w:rsid w:val="009D68FF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A010F8"/>
    <w:rsid w:val="00A01CDB"/>
    <w:rsid w:val="00A02217"/>
    <w:rsid w:val="00A02343"/>
    <w:rsid w:val="00A04264"/>
    <w:rsid w:val="00A05150"/>
    <w:rsid w:val="00A053A7"/>
    <w:rsid w:val="00A069EC"/>
    <w:rsid w:val="00A079B0"/>
    <w:rsid w:val="00A10EEE"/>
    <w:rsid w:val="00A1599E"/>
    <w:rsid w:val="00A207B6"/>
    <w:rsid w:val="00A2405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A0F"/>
    <w:rsid w:val="00A46096"/>
    <w:rsid w:val="00A47A56"/>
    <w:rsid w:val="00A50C50"/>
    <w:rsid w:val="00A52553"/>
    <w:rsid w:val="00A53A93"/>
    <w:rsid w:val="00A53C44"/>
    <w:rsid w:val="00A56AB4"/>
    <w:rsid w:val="00A56C72"/>
    <w:rsid w:val="00A620BD"/>
    <w:rsid w:val="00A62E47"/>
    <w:rsid w:val="00A6373C"/>
    <w:rsid w:val="00A64320"/>
    <w:rsid w:val="00A64907"/>
    <w:rsid w:val="00A65D55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5C4E"/>
    <w:rsid w:val="00A95D9B"/>
    <w:rsid w:val="00A95DB8"/>
    <w:rsid w:val="00A96771"/>
    <w:rsid w:val="00A97CBA"/>
    <w:rsid w:val="00AA3C81"/>
    <w:rsid w:val="00AA6042"/>
    <w:rsid w:val="00AA7172"/>
    <w:rsid w:val="00AB0510"/>
    <w:rsid w:val="00AB07EC"/>
    <w:rsid w:val="00AB2E38"/>
    <w:rsid w:val="00AB30B2"/>
    <w:rsid w:val="00AB3C1D"/>
    <w:rsid w:val="00AB4AAD"/>
    <w:rsid w:val="00AB68F8"/>
    <w:rsid w:val="00AC1340"/>
    <w:rsid w:val="00AC53C8"/>
    <w:rsid w:val="00AC6A32"/>
    <w:rsid w:val="00AD459F"/>
    <w:rsid w:val="00AD7E0B"/>
    <w:rsid w:val="00AE0698"/>
    <w:rsid w:val="00AE1418"/>
    <w:rsid w:val="00AE26DF"/>
    <w:rsid w:val="00AE62CD"/>
    <w:rsid w:val="00AE6DBA"/>
    <w:rsid w:val="00AF03B8"/>
    <w:rsid w:val="00AF136E"/>
    <w:rsid w:val="00AF2944"/>
    <w:rsid w:val="00AF7963"/>
    <w:rsid w:val="00B00D06"/>
    <w:rsid w:val="00B01714"/>
    <w:rsid w:val="00B030E1"/>
    <w:rsid w:val="00B05D70"/>
    <w:rsid w:val="00B070D9"/>
    <w:rsid w:val="00B10A62"/>
    <w:rsid w:val="00B10E03"/>
    <w:rsid w:val="00B12979"/>
    <w:rsid w:val="00B13B9E"/>
    <w:rsid w:val="00B15564"/>
    <w:rsid w:val="00B258D7"/>
    <w:rsid w:val="00B26987"/>
    <w:rsid w:val="00B273E3"/>
    <w:rsid w:val="00B30DED"/>
    <w:rsid w:val="00B33BA8"/>
    <w:rsid w:val="00B40790"/>
    <w:rsid w:val="00B41657"/>
    <w:rsid w:val="00B43C78"/>
    <w:rsid w:val="00B44F6F"/>
    <w:rsid w:val="00B45D0F"/>
    <w:rsid w:val="00B54495"/>
    <w:rsid w:val="00B60E68"/>
    <w:rsid w:val="00B62FFB"/>
    <w:rsid w:val="00B644A7"/>
    <w:rsid w:val="00B671B6"/>
    <w:rsid w:val="00B67EBD"/>
    <w:rsid w:val="00B7067A"/>
    <w:rsid w:val="00B71A3F"/>
    <w:rsid w:val="00B72ACC"/>
    <w:rsid w:val="00B7395C"/>
    <w:rsid w:val="00B7489C"/>
    <w:rsid w:val="00B74CB8"/>
    <w:rsid w:val="00B7741D"/>
    <w:rsid w:val="00B80E7D"/>
    <w:rsid w:val="00B8138A"/>
    <w:rsid w:val="00B8144D"/>
    <w:rsid w:val="00B839C5"/>
    <w:rsid w:val="00B84432"/>
    <w:rsid w:val="00B91BA9"/>
    <w:rsid w:val="00B925CB"/>
    <w:rsid w:val="00BA14FD"/>
    <w:rsid w:val="00BA48F8"/>
    <w:rsid w:val="00BA4944"/>
    <w:rsid w:val="00BA6089"/>
    <w:rsid w:val="00BA654E"/>
    <w:rsid w:val="00BB5A81"/>
    <w:rsid w:val="00BC23E2"/>
    <w:rsid w:val="00BC42E1"/>
    <w:rsid w:val="00BC5173"/>
    <w:rsid w:val="00BC5625"/>
    <w:rsid w:val="00BC6F8C"/>
    <w:rsid w:val="00BD0594"/>
    <w:rsid w:val="00BD16CA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363F"/>
    <w:rsid w:val="00BE468E"/>
    <w:rsid w:val="00BE68E6"/>
    <w:rsid w:val="00BE7EED"/>
    <w:rsid w:val="00BF38D2"/>
    <w:rsid w:val="00BF5370"/>
    <w:rsid w:val="00C00764"/>
    <w:rsid w:val="00C04977"/>
    <w:rsid w:val="00C05316"/>
    <w:rsid w:val="00C07B24"/>
    <w:rsid w:val="00C104FA"/>
    <w:rsid w:val="00C12469"/>
    <w:rsid w:val="00C124F4"/>
    <w:rsid w:val="00C16ED7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784E"/>
    <w:rsid w:val="00C40C49"/>
    <w:rsid w:val="00C41804"/>
    <w:rsid w:val="00C41D54"/>
    <w:rsid w:val="00C4331E"/>
    <w:rsid w:val="00C43B78"/>
    <w:rsid w:val="00C446B3"/>
    <w:rsid w:val="00C50471"/>
    <w:rsid w:val="00C521B8"/>
    <w:rsid w:val="00C53302"/>
    <w:rsid w:val="00C558E9"/>
    <w:rsid w:val="00C55DB3"/>
    <w:rsid w:val="00C6115A"/>
    <w:rsid w:val="00C61196"/>
    <w:rsid w:val="00C64BED"/>
    <w:rsid w:val="00C66E92"/>
    <w:rsid w:val="00C675D8"/>
    <w:rsid w:val="00C71528"/>
    <w:rsid w:val="00C71F7A"/>
    <w:rsid w:val="00C72267"/>
    <w:rsid w:val="00C72DBF"/>
    <w:rsid w:val="00C75BA2"/>
    <w:rsid w:val="00C75D4A"/>
    <w:rsid w:val="00C832FC"/>
    <w:rsid w:val="00C84CDE"/>
    <w:rsid w:val="00C8637D"/>
    <w:rsid w:val="00C9005C"/>
    <w:rsid w:val="00C90A32"/>
    <w:rsid w:val="00C92348"/>
    <w:rsid w:val="00C93CBE"/>
    <w:rsid w:val="00C94BF3"/>
    <w:rsid w:val="00C95907"/>
    <w:rsid w:val="00C959E2"/>
    <w:rsid w:val="00C96ED7"/>
    <w:rsid w:val="00C97965"/>
    <w:rsid w:val="00CA2006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662"/>
    <w:rsid w:val="00CD1BDD"/>
    <w:rsid w:val="00CD2856"/>
    <w:rsid w:val="00CD331B"/>
    <w:rsid w:val="00CD4AFA"/>
    <w:rsid w:val="00CD4C28"/>
    <w:rsid w:val="00CD7516"/>
    <w:rsid w:val="00CD7D04"/>
    <w:rsid w:val="00CE2583"/>
    <w:rsid w:val="00CE3FA9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5657"/>
    <w:rsid w:val="00D100A6"/>
    <w:rsid w:val="00D10C59"/>
    <w:rsid w:val="00D10D76"/>
    <w:rsid w:val="00D114A2"/>
    <w:rsid w:val="00D153D2"/>
    <w:rsid w:val="00D16B6A"/>
    <w:rsid w:val="00D173A7"/>
    <w:rsid w:val="00D1756F"/>
    <w:rsid w:val="00D204A9"/>
    <w:rsid w:val="00D20EEE"/>
    <w:rsid w:val="00D212A2"/>
    <w:rsid w:val="00D22361"/>
    <w:rsid w:val="00D23C11"/>
    <w:rsid w:val="00D24820"/>
    <w:rsid w:val="00D2734D"/>
    <w:rsid w:val="00D31661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7102A"/>
    <w:rsid w:val="00D71A9C"/>
    <w:rsid w:val="00D71C9C"/>
    <w:rsid w:val="00D71F18"/>
    <w:rsid w:val="00D729E6"/>
    <w:rsid w:val="00D7378F"/>
    <w:rsid w:val="00D77BE6"/>
    <w:rsid w:val="00D80F8F"/>
    <w:rsid w:val="00D86682"/>
    <w:rsid w:val="00D87520"/>
    <w:rsid w:val="00D91612"/>
    <w:rsid w:val="00D92DD9"/>
    <w:rsid w:val="00D93B48"/>
    <w:rsid w:val="00DA0EC7"/>
    <w:rsid w:val="00DA30FF"/>
    <w:rsid w:val="00DA3310"/>
    <w:rsid w:val="00DA3F5D"/>
    <w:rsid w:val="00DA7140"/>
    <w:rsid w:val="00DB0536"/>
    <w:rsid w:val="00DB1F15"/>
    <w:rsid w:val="00DB33EE"/>
    <w:rsid w:val="00DB7447"/>
    <w:rsid w:val="00DC1E41"/>
    <w:rsid w:val="00DC25B3"/>
    <w:rsid w:val="00DC2CE6"/>
    <w:rsid w:val="00DC53DD"/>
    <w:rsid w:val="00DD0019"/>
    <w:rsid w:val="00DD3CEF"/>
    <w:rsid w:val="00DD55A2"/>
    <w:rsid w:val="00DD5E3A"/>
    <w:rsid w:val="00DE00F1"/>
    <w:rsid w:val="00DE1CE2"/>
    <w:rsid w:val="00DE22C5"/>
    <w:rsid w:val="00DE2732"/>
    <w:rsid w:val="00DE2B91"/>
    <w:rsid w:val="00DE2F86"/>
    <w:rsid w:val="00DE4EBE"/>
    <w:rsid w:val="00DE587A"/>
    <w:rsid w:val="00DF0C2F"/>
    <w:rsid w:val="00DF0CE7"/>
    <w:rsid w:val="00DF2DB4"/>
    <w:rsid w:val="00DF6057"/>
    <w:rsid w:val="00DF79AC"/>
    <w:rsid w:val="00DF7C62"/>
    <w:rsid w:val="00E05328"/>
    <w:rsid w:val="00E07938"/>
    <w:rsid w:val="00E104F3"/>
    <w:rsid w:val="00E125EC"/>
    <w:rsid w:val="00E127CD"/>
    <w:rsid w:val="00E14792"/>
    <w:rsid w:val="00E1586F"/>
    <w:rsid w:val="00E15E9A"/>
    <w:rsid w:val="00E17086"/>
    <w:rsid w:val="00E17BAA"/>
    <w:rsid w:val="00E249CE"/>
    <w:rsid w:val="00E30F90"/>
    <w:rsid w:val="00E3222E"/>
    <w:rsid w:val="00E32CA6"/>
    <w:rsid w:val="00E33773"/>
    <w:rsid w:val="00E33BE8"/>
    <w:rsid w:val="00E350E5"/>
    <w:rsid w:val="00E35F82"/>
    <w:rsid w:val="00E425CB"/>
    <w:rsid w:val="00E43D30"/>
    <w:rsid w:val="00E45CC4"/>
    <w:rsid w:val="00E46AE7"/>
    <w:rsid w:val="00E47351"/>
    <w:rsid w:val="00E50952"/>
    <w:rsid w:val="00E50A97"/>
    <w:rsid w:val="00E5409B"/>
    <w:rsid w:val="00E546D9"/>
    <w:rsid w:val="00E54795"/>
    <w:rsid w:val="00E553C6"/>
    <w:rsid w:val="00E5674D"/>
    <w:rsid w:val="00E56B62"/>
    <w:rsid w:val="00E6079A"/>
    <w:rsid w:val="00E63D33"/>
    <w:rsid w:val="00E659EB"/>
    <w:rsid w:val="00E65C1F"/>
    <w:rsid w:val="00E66E4F"/>
    <w:rsid w:val="00E67138"/>
    <w:rsid w:val="00E76F4D"/>
    <w:rsid w:val="00E77FDE"/>
    <w:rsid w:val="00E8314B"/>
    <w:rsid w:val="00E844C5"/>
    <w:rsid w:val="00E860BB"/>
    <w:rsid w:val="00E86248"/>
    <w:rsid w:val="00E90334"/>
    <w:rsid w:val="00E93F27"/>
    <w:rsid w:val="00E94E86"/>
    <w:rsid w:val="00E958DA"/>
    <w:rsid w:val="00E95BCF"/>
    <w:rsid w:val="00E967D2"/>
    <w:rsid w:val="00E96D54"/>
    <w:rsid w:val="00E97D44"/>
    <w:rsid w:val="00EA2056"/>
    <w:rsid w:val="00EA3D9F"/>
    <w:rsid w:val="00EA47CA"/>
    <w:rsid w:val="00EA74FA"/>
    <w:rsid w:val="00EB09A3"/>
    <w:rsid w:val="00EB2986"/>
    <w:rsid w:val="00EB3E81"/>
    <w:rsid w:val="00EB41AA"/>
    <w:rsid w:val="00EB5E6C"/>
    <w:rsid w:val="00EB5EE9"/>
    <w:rsid w:val="00EB7BA9"/>
    <w:rsid w:val="00EC0A39"/>
    <w:rsid w:val="00EC0AA3"/>
    <w:rsid w:val="00EC220D"/>
    <w:rsid w:val="00EC39C7"/>
    <w:rsid w:val="00EC5974"/>
    <w:rsid w:val="00EC6974"/>
    <w:rsid w:val="00EC6E8D"/>
    <w:rsid w:val="00EC72A2"/>
    <w:rsid w:val="00ED327F"/>
    <w:rsid w:val="00ED4552"/>
    <w:rsid w:val="00ED54B9"/>
    <w:rsid w:val="00ED57A7"/>
    <w:rsid w:val="00EE0754"/>
    <w:rsid w:val="00EE0B72"/>
    <w:rsid w:val="00EE30AC"/>
    <w:rsid w:val="00EE3B28"/>
    <w:rsid w:val="00EE5FAA"/>
    <w:rsid w:val="00EE751D"/>
    <w:rsid w:val="00EF226A"/>
    <w:rsid w:val="00EF3E86"/>
    <w:rsid w:val="00EF737F"/>
    <w:rsid w:val="00EF7756"/>
    <w:rsid w:val="00EF78D2"/>
    <w:rsid w:val="00EF7ED0"/>
    <w:rsid w:val="00F03B2E"/>
    <w:rsid w:val="00F04416"/>
    <w:rsid w:val="00F04CDD"/>
    <w:rsid w:val="00F0729D"/>
    <w:rsid w:val="00F075E4"/>
    <w:rsid w:val="00F14C8D"/>
    <w:rsid w:val="00F16899"/>
    <w:rsid w:val="00F20672"/>
    <w:rsid w:val="00F22AE7"/>
    <w:rsid w:val="00F238C0"/>
    <w:rsid w:val="00F25090"/>
    <w:rsid w:val="00F30B27"/>
    <w:rsid w:val="00F3108E"/>
    <w:rsid w:val="00F31AE4"/>
    <w:rsid w:val="00F32063"/>
    <w:rsid w:val="00F32FCB"/>
    <w:rsid w:val="00F33597"/>
    <w:rsid w:val="00F33A93"/>
    <w:rsid w:val="00F35593"/>
    <w:rsid w:val="00F377E5"/>
    <w:rsid w:val="00F37A60"/>
    <w:rsid w:val="00F458AB"/>
    <w:rsid w:val="00F45B5A"/>
    <w:rsid w:val="00F509CB"/>
    <w:rsid w:val="00F51B10"/>
    <w:rsid w:val="00F53E4B"/>
    <w:rsid w:val="00F54B24"/>
    <w:rsid w:val="00F56868"/>
    <w:rsid w:val="00F608A1"/>
    <w:rsid w:val="00F63651"/>
    <w:rsid w:val="00F636C2"/>
    <w:rsid w:val="00F63C05"/>
    <w:rsid w:val="00F63D55"/>
    <w:rsid w:val="00F645BD"/>
    <w:rsid w:val="00F65FD7"/>
    <w:rsid w:val="00F7134C"/>
    <w:rsid w:val="00F72E4E"/>
    <w:rsid w:val="00F77A78"/>
    <w:rsid w:val="00F81CF6"/>
    <w:rsid w:val="00F83F2C"/>
    <w:rsid w:val="00F8603E"/>
    <w:rsid w:val="00F90197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3541"/>
    <w:rsid w:val="00FB380F"/>
    <w:rsid w:val="00FB55F2"/>
    <w:rsid w:val="00FB591A"/>
    <w:rsid w:val="00FB5FAC"/>
    <w:rsid w:val="00FC0B64"/>
    <w:rsid w:val="00FC1CEC"/>
    <w:rsid w:val="00FC2770"/>
    <w:rsid w:val="00FC2E77"/>
    <w:rsid w:val="00FC300F"/>
    <w:rsid w:val="00FC5645"/>
    <w:rsid w:val="00FC6AE2"/>
    <w:rsid w:val="00FC7F91"/>
    <w:rsid w:val="00FD581D"/>
    <w:rsid w:val="00FD6327"/>
    <w:rsid w:val="00FD6EEC"/>
    <w:rsid w:val="00FE0B4A"/>
    <w:rsid w:val="00FE3CE5"/>
    <w:rsid w:val="00FE3D9C"/>
    <w:rsid w:val="00FE47E7"/>
    <w:rsid w:val="00FE64C9"/>
    <w:rsid w:val="00FE68E5"/>
    <w:rsid w:val="00FE6DAC"/>
    <w:rsid w:val="00FE7AD5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425"/>
    <o:shapelayout v:ext="edit">
      <o:idmap v:ext="edit" data="1"/>
    </o:shapelayout>
  </w:shapeDefaults>
  <w:decimalSymbol w:val=","/>
  <w:listSeparator w:val=";"/>
  <w14:docId w14:val="5F3A648B"/>
  <w15:docId w15:val="{300EDD41-EFAD-4845-88AC-1F328DC7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53A4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3A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53A47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3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3A47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0836B-444D-4CBE-9DD0-68EB3F176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4</Pages>
  <Words>1268</Words>
  <Characters>8155</Characters>
  <Application>Microsoft Office Word</Application>
  <DocSecurity>0</DocSecurity>
  <Lines>67</Lines>
  <Paragraphs>18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LB11</vt:lpstr>
    </vt:vector>
  </TitlesOfParts>
  <Company>TM Konsult AB</Company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LB11</dc:title>
  <dc:creator>Christer.Berg@tm.nu</dc:creator>
  <cp:lastModifiedBy>André Aspegren Sjölander</cp:lastModifiedBy>
  <cp:revision>64</cp:revision>
  <cp:lastPrinted>2021-12-14T13:33:00Z</cp:lastPrinted>
  <dcterms:created xsi:type="dcterms:W3CDTF">2019-01-22T08:29:00Z</dcterms:created>
  <dcterms:modified xsi:type="dcterms:W3CDTF">2023-05-12T06:17:00Z</dcterms:modified>
</cp:coreProperties>
</file>